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804"/>
        <w:gridCol w:w="1276"/>
      </w:tblGrid>
      <w:tr w:rsidR="009E4E2B" w:rsidTr="00D53EC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E4E2B" w:rsidRPr="009E4E2B" w:rsidRDefault="009E4E2B">
            <w:pPr>
              <w:rPr>
                <w:rFonts w:ascii="Times New Roman" w:hAnsi="Times New Roman"/>
                <w:b/>
                <w:szCs w:val="22"/>
              </w:rPr>
            </w:pPr>
            <w:r w:rsidRPr="009E4E2B">
              <w:rPr>
                <w:rFonts w:ascii="Times New Roman" w:hAnsi="Times New Roman"/>
                <w:b/>
                <w:szCs w:val="22"/>
              </w:rPr>
              <w:t>Question Number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9E4E2B" w:rsidRPr="009E4E2B" w:rsidRDefault="009E4E2B" w:rsidP="0083072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4E2B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E4E2B" w:rsidRPr="009E4E2B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4E2B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c>
          <w:tcPr>
            <w:tcW w:w="1101" w:type="dxa"/>
            <w:tcBorders>
              <w:top w:val="single" w:sz="4" w:space="0" w:color="auto"/>
              <w:bottom w:val="nil"/>
            </w:tcBorders>
            <w:vAlign w:val="center"/>
          </w:tcPr>
          <w:p w:rsidR="009E4E2B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1.</w:t>
            </w:r>
          </w:p>
          <w:p w:rsidR="009E4E2B" w:rsidRDefault="009E4E2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nil"/>
            </w:tcBorders>
            <w:vAlign w:val="center"/>
          </w:tcPr>
          <w:p w:rsidR="009E4E2B" w:rsidRDefault="007518F7" w:rsidP="007518F7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b/>
                <w:position w:val="-34"/>
                <w:sz w:val="24"/>
                <w:szCs w:val="24"/>
                <w:lang w:val="en-US"/>
              </w:rPr>
              <w:object w:dxaOrig="246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23pt;height:39pt" o:ole="">
                  <v:imagedata r:id="rId7" o:title=""/>
                </v:shape>
                <o:OLEObject Type="Embed" ProgID="Equation.DSMT4" ShapeID="_x0000_i1034" DrawAspect="Content" ObjectID="_1532331888" r:id="rId8"/>
              </w:object>
            </w:r>
            <w:r w:rsidR="009E4E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/>
              </w:rPr>
            </w:pPr>
            <w:r w:rsidRPr="007518F7">
              <w:rPr>
                <w:rFonts w:ascii="Arial" w:hAnsi="Arial" w:cs="Arial"/>
                <w:position w:val="-26"/>
                <w:szCs w:val="22"/>
              </w:rPr>
              <w:object w:dxaOrig="2900" w:dyaOrig="680">
                <v:shape id="_x0000_i1037" type="#_x0000_t75" style="width:144.75pt;height:33.75pt" o:ole="">
                  <v:imagedata r:id="rId9" o:title=""/>
                </v:shape>
                <o:OLEObject Type="Embed" ProgID="Equation.DSMT4" ShapeID="_x0000_i1037" DrawAspect="Content" ObjectID="_1532331889" r:id="rId10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  <w:u w:val="single"/>
              </w:rPr>
            </w:pPr>
            <w:r>
              <w:rPr>
                <w:rFonts w:ascii="Times New Roman" w:hAnsi="Times New Roman"/>
                <w:szCs w:val="22"/>
                <w:u w:val="single"/>
              </w:rPr>
              <w:t>B1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7518F7" w:rsidRPr="007518F7">
              <w:rPr>
                <w:rFonts w:ascii="Times New Roman" w:hAnsi="Times New Roman"/>
                <w:position w:val="-26"/>
                <w:szCs w:val="22"/>
              </w:rPr>
              <w:object w:dxaOrig="5860" w:dyaOrig="639">
                <v:shape id="_x0000_i1040" type="#_x0000_t75" style="width:293.25pt;height:32.25pt" o:ole="">
                  <v:imagedata r:id="rId11" o:title=""/>
                </v:shape>
                <o:OLEObject Type="Embed" ProgID="Equation.DSMT4" ShapeID="_x0000_i1040" DrawAspect="Content" ObjectID="_1532331890" r:id="rId12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32"/>
                <w:szCs w:val="22"/>
              </w:rPr>
              <w:object w:dxaOrig="6120" w:dyaOrig="760">
                <v:shape id="_x0000_i1044" type="#_x0000_t75" style="width:306pt;height:38.25pt" o:ole="">
                  <v:imagedata r:id="rId13" o:title=""/>
                </v:shape>
                <o:OLEObject Type="Embed" ProgID="Equation.DSMT4" ShapeID="_x0000_i1044" DrawAspect="Content" ObjectID="_1532331891" r:id="rId14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 </w:t>
            </w:r>
            <w:r w:rsidR="007518F7" w:rsidRPr="007518F7">
              <w:rPr>
                <w:rFonts w:ascii="Arial" w:hAnsi="Arial" w:cs="Arial"/>
                <w:position w:val="-26"/>
                <w:szCs w:val="22"/>
              </w:rPr>
              <w:object w:dxaOrig="3460" w:dyaOrig="639">
                <v:shape id="_x0000_i1047" type="#_x0000_t75" style="width:173.25pt;height:32.25pt" o:ole="">
                  <v:imagedata r:id="rId15" o:title=""/>
                </v:shape>
                <o:OLEObject Type="Embed" ProgID="Equation.DSMT4" ShapeID="_x0000_i1047" DrawAspect="Content" ObjectID="_1532331892" r:id="rId16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Arial" w:hAnsi="Arial" w:cs="Arial"/>
                <w:position w:val="-22"/>
                <w:szCs w:val="22"/>
              </w:rPr>
              <w:object w:dxaOrig="3820" w:dyaOrig="580">
                <v:shape id="_x0000_i1051" type="#_x0000_t75" style="width:191.25pt;height:29.25pt" o:ole="">
                  <v:imagedata r:id="rId17" o:title=""/>
                </v:shape>
                <o:OLEObject Type="Embed" ProgID="Equation.DSMT4" ShapeID="_x0000_i1051" DrawAspect="Content" ObjectID="_1532331893" r:id="rId18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Default="009E4E2B" w:rsidP="009E4E2B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 </w:t>
            </w:r>
            <w:r w:rsidR="007518F7" w:rsidRPr="007518F7">
              <w:rPr>
                <w:rFonts w:ascii="Arial" w:hAnsi="Arial" w:cs="Arial"/>
                <w:position w:val="-22"/>
                <w:szCs w:val="22"/>
              </w:rPr>
              <w:object w:dxaOrig="3060" w:dyaOrig="580">
                <v:shape id="_x0000_i1054" type="#_x0000_t75" style="width:153pt;height:29.25pt" o:ole="">
                  <v:imagedata r:id="rId19" o:title=""/>
                </v:shape>
                <o:OLEObject Type="Embed" ProgID="Equation.DSMT4" ShapeID="_x0000_i1054" DrawAspect="Content" ObjectID="_1532331894" r:id="rId20"/>
              </w:object>
            </w:r>
          </w:p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Arial" w:hAnsi="Arial" w:cs="Arial"/>
                <w:position w:val="-22"/>
                <w:szCs w:val="22"/>
              </w:rPr>
              <w:object w:dxaOrig="3440" w:dyaOrig="580">
                <v:shape id="_x0000_i1057" type="#_x0000_t75" style="width:171.75pt;height:29.25pt" o:ole="">
                  <v:imagedata r:id="rId21" o:title=""/>
                </v:shape>
                <o:OLEObject Type="Embed" ProgID="Equation.DSMT4" ShapeID="_x0000_i1057" DrawAspect="Content" ObjectID="_1532331895" r:id="rId22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A1; 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Default="007D5B0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>
              <w:rPr>
                <w:rFonts w:ascii="Times New Roman" w:hAnsi="Times New Roman"/>
                <w:b/>
                <w:szCs w:val="22"/>
              </w:rPr>
              <w:t>[6]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single" w:sz="4" w:space="0" w:color="auto"/>
            </w:tcBorders>
            <w:vAlign w:val="center"/>
          </w:tcPr>
          <w:p w:rsidR="007D5B01" w:rsidRDefault="007D5B0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single" w:sz="4" w:space="0" w:color="auto"/>
            </w:tcBorders>
            <w:vAlign w:val="center"/>
          </w:tcPr>
          <w:p w:rsidR="007D5B01" w:rsidRDefault="007D5B01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D5B01" w:rsidRDefault="007D5B01" w:rsidP="009E4E2B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6</w:t>
            </w:r>
            <w:r w:rsidR="009E4E2B">
              <w:rPr>
                <w:rFonts w:ascii="Times New Roman" w:hAnsi="Times New Roman"/>
                <w:b/>
                <w:szCs w:val="22"/>
              </w:rPr>
              <w:t xml:space="preserve"> marks</w:t>
            </w:r>
          </w:p>
        </w:tc>
      </w:tr>
    </w:tbl>
    <w:p w:rsidR="007D5B01" w:rsidRDefault="007D5B01"/>
    <w:p w:rsidR="009E4E2B" w:rsidRDefault="009E4E2B"/>
    <w:p w:rsidR="009E4E2B" w:rsidRDefault="009E4E2B"/>
    <w:p w:rsidR="009E4E2B" w:rsidRDefault="009E4E2B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p w:rsidR="00D53EC8" w:rsidRDefault="00D53EC8"/>
    <w:p w:rsidR="001F3B03" w:rsidRDefault="001F3B03"/>
    <w:p w:rsidR="001F3B03" w:rsidRDefault="001F3B03"/>
    <w:p w:rsidR="001F3B03" w:rsidRDefault="001F3B03"/>
    <w:p w:rsidR="001F3B03" w:rsidRDefault="001F3B03"/>
    <w:p w:rsidR="001F3B03" w:rsidRDefault="001F3B03"/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804"/>
        <w:gridCol w:w="1276"/>
      </w:tblGrid>
      <w:tr w:rsidR="007D5B01" w:rsidRPr="00947B15" w:rsidTr="00D53EC8">
        <w:tc>
          <w:tcPr>
            <w:tcW w:w="1101" w:type="dxa"/>
            <w:vAlign w:val="center"/>
          </w:tcPr>
          <w:p w:rsidR="007D5B01" w:rsidRPr="001F3B03" w:rsidRDefault="007D5B01" w:rsidP="000917F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b/>
              </w:rPr>
              <w:lastRenderedPageBreak/>
              <w:br w:type="page"/>
            </w:r>
            <w:r w:rsidRPr="001F3B03">
              <w:rPr>
                <w:rFonts w:ascii="Times New Roman" w:hAnsi="Times New Roman"/>
                <w:b/>
                <w:szCs w:val="22"/>
              </w:rPr>
              <w:t>Question Number</w:t>
            </w:r>
          </w:p>
        </w:tc>
        <w:tc>
          <w:tcPr>
            <w:tcW w:w="6804" w:type="dxa"/>
            <w:tcBorders>
              <w:right w:val="nil"/>
            </w:tcBorders>
            <w:vAlign w:val="center"/>
          </w:tcPr>
          <w:p w:rsidR="007D5B01" w:rsidRPr="001F3B03" w:rsidRDefault="007D5B01" w:rsidP="000917F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B01" w:rsidRPr="001F3B03" w:rsidRDefault="007D5B01" w:rsidP="000917F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RPr="00947B15" w:rsidTr="00D53EC8">
        <w:tc>
          <w:tcPr>
            <w:tcW w:w="1101" w:type="dxa"/>
            <w:tcBorders>
              <w:bottom w:val="nil"/>
            </w:tcBorders>
            <w:vAlign w:val="center"/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2.    </w:t>
            </w:r>
            <w:r w:rsidRPr="009E4E2B">
              <w:rPr>
                <w:rFonts w:ascii="Times New Roman" w:hAnsi="Times New Roman"/>
                <w:szCs w:val="22"/>
              </w:rPr>
              <w:t>(a)</w:t>
            </w:r>
          </w:p>
        </w:tc>
        <w:tc>
          <w:tcPr>
            <w:tcW w:w="6804" w:type="dxa"/>
            <w:vAlign w:val="center"/>
          </w:tcPr>
          <w:tbl>
            <w:tblPr>
              <w:tblW w:w="66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9"/>
              <w:gridCol w:w="459"/>
              <w:gridCol w:w="753"/>
              <w:gridCol w:w="992"/>
              <w:gridCol w:w="1276"/>
              <w:gridCol w:w="994"/>
              <w:gridCol w:w="992"/>
              <w:gridCol w:w="991"/>
            </w:tblGrid>
            <w:tr w:rsidR="009E4E2B" w:rsidRPr="00E975C4" w:rsidTr="00E64124">
              <w:trPr>
                <w:trHeight w:val="126"/>
              </w:trPr>
              <w:tc>
                <w:tcPr>
                  <w:tcW w:w="178" w:type="pct"/>
                  <w:vAlign w:val="center"/>
                </w:tcPr>
                <w:p w:rsidR="009E4E2B" w:rsidRPr="00E975C4" w:rsidRDefault="009E4E2B" w:rsidP="000917F3">
                  <w:pPr>
                    <w:jc w:val="right"/>
                    <w:rPr>
                      <w:rFonts w:ascii="Times New Roman" w:hAnsi="Times New Roman"/>
                      <w:szCs w:val="22"/>
                    </w:rPr>
                  </w:pPr>
                </w:p>
              </w:tc>
              <w:tc>
                <w:tcPr>
                  <w:tcW w:w="343" w:type="pct"/>
                  <w:tcBorders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9E4E2B" w:rsidRPr="00F96B85" w:rsidRDefault="009E4E2B" w:rsidP="000917F3">
                  <w:pPr>
                    <w:jc w:val="right"/>
                    <w:rPr>
                      <w:rFonts w:ascii="Times New Roman" w:hAnsi="Times New Roman"/>
                      <w:i/>
                      <w:szCs w:val="22"/>
                    </w:rPr>
                  </w:pPr>
                  <w:r w:rsidRPr="00F96B85">
                    <w:rPr>
                      <w:rFonts w:ascii="Times New Roman" w:hAnsi="Times New Roman"/>
                      <w:i/>
                      <w:szCs w:val="22"/>
                    </w:rPr>
                    <w:t>x</w:t>
                  </w:r>
                </w:p>
              </w:tc>
              <w:tc>
                <w:tcPr>
                  <w:tcW w:w="562" w:type="pct"/>
                  <w:tcBorders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741" w:type="pct"/>
                  <w:tcBorders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1.2</w:t>
                  </w:r>
                </w:p>
              </w:tc>
              <w:tc>
                <w:tcPr>
                  <w:tcW w:w="953" w:type="pct"/>
                  <w:tcBorders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1.4</w:t>
                  </w:r>
                </w:p>
              </w:tc>
              <w:tc>
                <w:tcPr>
                  <w:tcW w:w="742" w:type="pct"/>
                  <w:tcBorders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E4E2B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1.6</w:t>
                  </w:r>
                </w:p>
              </w:tc>
              <w:tc>
                <w:tcPr>
                  <w:tcW w:w="741" w:type="pct"/>
                  <w:tcBorders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E4E2B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1.8</w:t>
                  </w:r>
                </w:p>
              </w:tc>
              <w:tc>
                <w:tcPr>
                  <w:tcW w:w="740" w:type="pct"/>
                  <w:tcBorders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2</w:t>
                  </w:r>
                </w:p>
              </w:tc>
            </w:tr>
            <w:tr w:rsidR="009E4E2B" w:rsidRPr="00E975C4" w:rsidTr="00E64124">
              <w:trPr>
                <w:trHeight w:val="126"/>
              </w:trPr>
              <w:tc>
                <w:tcPr>
                  <w:tcW w:w="178" w:type="pct"/>
                  <w:vAlign w:val="center"/>
                </w:tcPr>
                <w:p w:rsidR="009E4E2B" w:rsidRPr="00E975C4" w:rsidRDefault="009E4E2B" w:rsidP="000917F3">
                  <w:pPr>
                    <w:jc w:val="right"/>
                    <w:rPr>
                      <w:rFonts w:ascii="Times New Roman" w:hAnsi="Times New Roman"/>
                      <w:szCs w:val="22"/>
                    </w:rPr>
                  </w:pPr>
                  <w:r>
                    <w:rPr>
                      <w:rFonts w:ascii="Times New Roman" w:hAnsi="Times New Roman"/>
                      <w:szCs w:val="22"/>
                    </w:rPr>
                    <w:t xml:space="preserve">    </w:t>
                  </w:r>
                </w:p>
              </w:tc>
              <w:tc>
                <w:tcPr>
                  <w:tcW w:w="343" w:type="pct"/>
                  <w:tcBorders>
                    <w:top w:val="single" w:sz="4" w:space="0" w:color="auto"/>
                    <w:right w:val="double" w:sz="4" w:space="0" w:color="auto"/>
                  </w:tcBorders>
                  <w:vAlign w:val="center"/>
                </w:tcPr>
                <w:p w:rsidR="009E4E2B" w:rsidRPr="00F96B85" w:rsidRDefault="009E4E2B" w:rsidP="000917F3">
                  <w:pPr>
                    <w:jc w:val="right"/>
                    <w:rPr>
                      <w:rFonts w:ascii="Times New Roman" w:hAnsi="Times New Roman"/>
                      <w:i/>
                      <w:szCs w:val="22"/>
                    </w:rPr>
                  </w:pPr>
                  <w:r w:rsidRPr="00F96B85">
                    <w:rPr>
                      <w:rFonts w:ascii="Times New Roman" w:hAnsi="Times New Roman"/>
                      <w:i/>
                      <w:szCs w:val="22"/>
                    </w:rPr>
                    <w:t>y</w:t>
                  </w:r>
                </w:p>
              </w:tc>
              <w:tc>
                <w:tcPr>
                  <w:tcW w:w="562" w:type="pct"/>
                  <w:tcBorders>
                    <w:top w:val="single" w:sz="4" w:space="0" w:color="auto"/>
                    <w:left w:val="double" w:sz="4" w:space="0" w:color="auto"/>
                    <w:right w:val="single" w:sz="4" w:space="0" w:color="auto"/>
                  </w:tcBorders>
                  <w:vAlign w:val="center"/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0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0.2625</w:t>
                  </w:r>
                </w:p>
              </w:tc>
              <w:tc>
                <w:tcPr>
                  <w:tcW w:w="9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E2B" w:rsidRPr="00ED19DA" w:rsidRDefault="009E4E2B" w:rsidP="00E64124">
                  <w:pPr>
                    <w:jc w:val="center"/>
                    <w:rPr>
                      <w:rFonts w:ascii="Times New Roman" w:hAnsi="Times New Roman"/>
                      <w:b/>
                      <w:i/>
                      <w:szCs w:val="22"/>
                      <w:lang w:eastAsia="en-GB"/>
                    </w:rPr>
                  </w:pPr>
                  <w:r w:rsidRPr="00ED19DA">
                    <w:rPr>
                      <w:rFonts w:ascii="Times New Roman" w:hAnsi="Times New Roman"/>
                      <w:b/>
                      <w:i/>
                      <w:szCs w:val="22"/>
                      <w:lang w:eastAsia="en-GB"/>
                    </w:rPr>
                    <w:t>0.</w:t>
                  </w:r>
                  <w:r>
                    <w:rPr>
                      <w:rFonts w:ascii="Times New Roman" w:hAnsi="Times New Roman"/>
                      <w:b/>
                      <w:i/>
                      <w:szCs w:val="22"/>
                      <w:lang w:eastAsia="en-GB"/>
                    </w:rPr>
                    <w:t>659485...</w:t>
                  </w:r>
                </w:p>
              </w:tc>
              <w:tc>
                <w:tcPr>
                  <w:tcW w:w="74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E4E2B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1.2032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E4E2B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1.9044</w:t>
                  </w:r>
                </w:p>
              </w:tc>
              <w:tc>
                <w:tcPr>
                  <w:tcW w:w="74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E2B" w:rsidRPr="00F96B85" w:rsidRDefault="009E4E2B" w:rsidP="000917F3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2.7726</w:t>
                  </w:r>
                </w:p>
              </w:tc>
            </w:tr>
          </w:tbl>
          <w:p w:rsidR="009E4E2B" w:rsidRDefault="009E4E2B" w:rsidP="000917F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9E4E2B" w:rsidRDefault="009E4E2B" w:rsidP="000917F3">
            <w:pPr>
              <w:rPr>
                <w:rFonts w:ascii="Times New Roman" w:hAnsi="Times New Roman"/>
                <w:szCs w:val="22"/>
              </w:rPr>
            </w:pPr>
          </w:p>
        </w:tc>
      </w:tr>
      <w:tr w:rsidR="009E4E2B" w:rsidRPr="00947B15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D53EC8" w:rsidRPr="00D53EC8" w:rsidRDefault="00D53EC8" w:rsidP="009E4E2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  <w:lang w:val="en-US"/>
              </w:rPr>
            </w:pPr>
            <w:r w:rsidRPr="007518F7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2880" w:dyaOrig="360">
                <v:shape id="_x0000_i1061" type="#_x0000_t75" style="width:2in;height:18pt" o:ole="">
                  <v:imagedata r:id="rId23" o:title=""/>
                </v:shape>
                <o:OLEObject Type="Embed" ProgID="Equation.DSMT4" ShapeID="_x0000_i1061" DrawAspect="Content" ObjectID="_1532331896" r:id="rId24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53EC8" w:rsidRDefault="00D53EC8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Pr="00C039E4" w:rsidRDefault="009E4E2B" w:rsidP="009E4E2B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B1  </w:t>
            </w:r>
            <w:proofErr w:type="spellStart"/>
            <w:r w:rsidRPr="009E4E2B">
              <w:rPr>
                <w:rFonts w:ascii="Times New Roman" w:hAnsi="Times New Roman"/>
                <w:szCs w:val="22"/>
              </w:rPr>
              <w:t>cao</w:t>
            </w:r>
            <w:proofErr w:type="spellEnd"/>
          </w:p>
        </w:tc>
      </w:tr>
      <w:tr w:rsidR="007D5B01" w:rsidRPr="00947B15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Pr="00D67FAC" w:rsidRDefault="007D5B01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  <w:vAlign w:val="center"/>
          </w:tcPr>
          <w:p w:rsidR="007D5B01" w:rsidRDefault="007D5B01" w:rsidP="009E4E2B">
            <w:pPr>
              <w:spacing w:line="360" w:lineRule="auto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D5B01" w:rsidRPr="00D67FAC" w:rsidRDefault="007D5B01" w:rsidP="009E4E2B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1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RPr="00947B15" w:rsidTr="00D53EC8">
        <w:trPr>
          <w:trHeight w:val="1075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E975C4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6340" w:dyaOrig="580">
                <v:shape id="_x0000_i1065" type="#_x0000_t75" style="width:317.25pt;height:29.25pt" o:ole="">
                  <v:imagedata r:id="rId25" o:title=""/>
                </v:shape>
                <o:OLEObject Type="Embed" ProgID="Equation.DSMT4" ShapeID="_x0000_i1065" DrawAspect="Content" ObjectID="_1532331897" r:id="rId26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E975C4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E975C4">
              <w:rPr>
                <w:rFonts w:ascii="Times New Roman" w:hAnsi="Times New Roman"/>
                <w:szCs w:val="22"/>
              </w:rPr>
              <w:t>B1</w:t>
            </w:r>
            <w:r>
              <w:rPr>
                <w:rFonts w:ascii="Times New Roman" w:hAnsi="Times New Roman"/>
                <w:szCs w:val="22"/>
              </w:rPr>
              <w:t xml:space="preserve"> M1</w:t>
            </w:r>
          </w:p>
        </w:tc>
      </w:tr>
      <w:tr w:rsidR="009E4E2B" w:rsidRPr="00947B15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E975C4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3900" w:dyaOrig="639">
                <v:shape id="_x0000_i1069" type="#_x0000_t75" style="width:195pt;height:32.25pt" o:ole="">
                  <v:imagedata r:id="rId27" o:title=""/>
                </v:shape>
                <o:OLEObject Type="Embed" ProgID="Equation.DSMT4" ShapeID="_x0000_i1069" DrawAspect="Content" ObjectID="_1532331898" r:id="rId28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</w:t>
            </w:r>
          </w:p>
        </w:tc>
      </w:tr>
      <w:tr w:rsidR="007D5B01" w:rsidRPr="00947B15" w:rsidTr="00D53EC8">
        <w:tc>
          <w:tcPr>
            <w:tcW w:w="1101" w:type="dxa"/>
            <w:tcBorders>
              <w:top w:val="nil"/>
              <w:bottom w:val="nil"/>
            </w:tcBorders>
          </w:tcPr>
          <w:p w:rsidR="007D5B01" w:rsidRPr="00D67FAC" w:rsidRDefault="007D5B01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  <w:vAlign w:val="center"/>
          </w:tcPr>
          <w:p w:rsidR="007D5B01" w:rsidRPr="00D67FAC" w:rsidRDefault="007D5B01" w:rsidP="009E4E2B">
            <w:pPr>
              <w:spacing w:line="360" w:lineRule="auto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D5B01" w:rsidRPr="00D67FAC" w:rsidRDefault="007D5B01" w:rsidP="009E4E2B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RPr="00947B15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(c)</w:t>
            </w:r>
          </w:p>
          <w:p w:rsidR="009E4E2B" w:rsidRPr="0083512C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D67FAC" w:rsidRDefault="007518F7" w:rsidP="007518F7">
            <w:pPr>
              <w:spacing w:line="360" w:lineRule="auto"/>
              <w:rPr>
                <w:rFonts w:ascii="Times New Roman" w:hAnsi="Times New Roman"/>
                <w:szCs w:val="22"/>
                <w:lang w:val="en-US"/>
              </w:rPr>
            </w:pPr>
            <w:r w:rsidRPr="007518F7">
              <w:rPr>
                <w:rFonts w:ascii="Times New Roman" w:hAnsi="Times New Roman"/>
                <w:position w:val="-24"/>
                <w:szCs w:val="22"/>
              </w:rPr>
              <w:object w:dxaOrig="1600" w:dyaOrig="580">
                <v:shape id="_x0000_i1073" type="#_x0000_t75" style="width:80.25pt;height:29.25pt" o:ole="">
                  <v:imagedata r:id="rId29" o:title=""/>
                </v:shape>
                <o:OLEObject Type="Embed" ProgID="Equation.DSMT4" ShapeID="_x0000_i1073" DrawAspect="Content" ObjectID="_1532331899" r:id="rId30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,   </w:t>
            </w:r>
            <w:r w:rsidRPr="007518F7">
              <w:rPr>
                <w:rFonts w:ascii="Times New Roman" w:hAnsi="Times New Roman"/>
                <w:position w:val="-54"/>
                <w:szCs w:val="22"/>
              </w:rPr>
              <w:object w:dxaOrig="2360" w:dyaOrig="1200">
                <v:shape id="_x0000_i1077" type="#_x0000_t75" style="width:117.75pt;height:60pt" o:ole="">
                  <v:imagedata r:id="rId31" o:title=""/>
                </v:shape>
                <o:OLEObject Type="Embed" ProgID="Equation.DSMT4" ShapeID="_x0000_i1077" DrawAspect="Content" ObjectID="_1532331900" r:id="rId32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DB357D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RPr="00947B15" w:rsidTr="00D53EC8">
        <w:trPr>
          <w:trHeight w:val="565"/>
        </w:trPr>
        <w:tc>
          <w:tcPr>
            <w:tcW w:w="1101" w:type="dxa"/>
            <w:tcBorders>
              <w:top w:val="nil"/>
              <w:bottom w:val="nil"/>
            </w:tcBorders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2299" w:dyaOrig="639">
                <v:shape id="_x0000_i1082" type="#_x0000_t75" style="width:114.75pt;height:32.25pt" o:ole="">
                  <v:imagedata r:id="rId33" o:title=""/>
                </v:shape>
                <o:OLEObject Type="Embed" ProgID="Equation.DSMT4" ShapeID="_x0000_i1082" DrawAspect="Content" ObjectID="_1532331901" r:id="rId34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DB357D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9E4E2B" w:rsidRPr="00947B15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3A76DD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1340" w:dyaOrig="600">
                <v:shape id="_x0000_i1086" type="#_x0000_t75" style="width:66.75pt;height:30pt" o:ole="">
                  <v:imagedata r:id="rId35" o:title=""/>
                </v:shape>
                <o:OLEObject Type="Embed" ProgID="Equation.DSMT4" ShapeID="_x0000_i1086" DrawAspect="Content" ObjectID="_1532331902" r:id="rId36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DB357D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E4E2B" w:rsidRPr="00947B15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83512C" w:rsidRDefault="007518F7" w:rsidP="007518F7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position w:val="-36"/>
                <w:szCs w:val="22"/>
              </w:rPr>
              <w:object w:dxaOrig="2820" w:dyaOrig="820">
                <v:shape id="_x0000_i1090" type="#_x0000_t75" style="width:141pt;height:41.25pt" o:ole="">
                  <v:imagedata r:id="rId37" o:title=""/>
                </v:shape>
                <o:OLEObject Type="Embed" ProgID="Equation.DSMT4" ShapeID="_x0000_i1090" DrawAspect="Content" ObjectID="_1532331903" r:id="rId38"/>
              </w:object>
            </w: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2320" w:dyaOrig="639">
                <v:shape id="_x0000_i1094" type="#_x0000_t75" style="width:116.25pt;height:32.25pt" o:ole="">
                  <v:imagedata r:id="rId39" o:title=""/>
                </v:shape>
                <o:OLEObject Type="Embed" ProgID="Equation.DSMT4" ShapeID="_x0000_i1094" DrawAspect="Content" ObjectID="_1532331904" r:id="rId40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dM1</w:t>
            </w:r>
          </w:p>
        </w:tc>
      </w:tr>
      <w:tr w:rsidR="009E4E2B" w:rsidRPr="00947B15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D67FAC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/>
                <w:b/>
                <w:lang w:val="en-US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1160" w:dyaOrig="580">
                <v:shape id="_x0000_i1099" type="#_x0000_t75" style="width:57.75pt;height:29.25pt" o:ole="">
                  <v:imagedata r:id="rId41" o:title=""/>
                </v:shape>
                <o:OLEObject Type="Embed" ProgID="Equation.DSMT4" ShapeID="_x0000_i1099" DrawAspect="Content" ObjectID="_1532331905" r:id="rId42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9E4E2B">
              <w:rPr>
                <w:rFonts w:ascii="Times New Roman" w:hAnsi="Times New Roman"/>
                <w:szCs w:val="22"/>
              </w:rPr>
              <w:t>o.e</w:t>
            </w:r>
            <w:proofErr w:type="spellEnd"/>
            <w:r w:rsidR="009E4E2B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DB357D" w:rsidRDefault="009E4E2B" w:rsidP="009E4E2B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</w:t>
            </w:r>
            <w:proofErr w:type="spellStart"/>
            <w:r w:rsidRPr="009E4E2B">
              <w:rPr>
                <w:rFonts w:ascii="Times New Roman" w:hAnsi="Times New Roman"/>
                <w:szCs w:val="22"/>
              </w:rPr>
              <w:t>cso</w:t>
            </w:r>
            <w:proofErr w:type="spellEnd"/>
          </w:p>
        </w:tc>
      </w:tr>
      <w:tr w:rsidR="007D5B01" w:rsidRPr="00947B15" w:rsidTr="00D53EC8">
        <w:tc>
          <w:tcPr>
            <w:tcW w:w="1101" w:type="dxa"/>
            <w:tcBorders>
              <w:top w:val="nil"/>
              <w:bottom w:val="nil"/>
            </w:tcBorders>
          </w:tcPr>
          <w:p w:rsidR="007D5B01" w:rsidRPr="00D67FAC" w:rsidRDefault="007D5B01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  <w:vAlign w:val="center"/>
          </w:tcPr>
          <w:p w:rsidR="007D5B01" w:rsidRDefault="007D5B01" w:rsidP="009E4E2B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D5B01" w:rsidRPr="00D67FAC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5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1F3B03" w:rsidRPr="00947B15" w:rsidTr="00D53EC8">
        <w:tc>
          <w:tcPr>
            <w:tcW w:w="1101" w:type="dxa"/>
            <w:tcBorders>
              <w:top w:val="nil"/>
            </w:tcBorders>
          </w:tcPr>
          <w:p w:rsidR="001F3B03" w:rsidRPr="00D67FAC" w:rsidRDefault="001F3B03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right w:val="nil"/>
            </w:tcBorders>
            <w:vAlign w:val="center"/>
          </w:tcPr>
          <w:p w:rsidR="001F3B03" w:rsidRDefault="001F3B03" w:rsidP="009E4E2B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F3B03" w:rsidRPr="00D67FAC" w:rsidRDefault="001F3B03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 marks</w:t>
            </w:r>
          </w:p>
        </w:tc>
      </w:tr>
    </w:tbl>
    <w:p w:rsidR="007D5B01" w:rsidRDefault="007D5B01"/>
    <w:p w:rsidR="007D5B01" w:rsidRDefault="007D5B01"/>
    <w:p w:rsidR="007D5B01" w:rsidRDefault="007D5B01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7D5B01" w:rsidRDefault="007D5B01" w:rsidP="005B67B4"/>
    <w:p w:rsidR="001F3B03" w:rsidRDefault="001F3B03" w:rsidP="005B67B4"/>
    <w:p w:rsidR="007D5B01" w:rsidRDefault="007D5B01" w:rsidP="005B67B4"/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6"/>
        <w:gridCol w:w="4834"/>
        <w:gridCol w:w="1985"/>
        <w:gridCol w:w="1276"/>
      </w:tblGrid>
      <w:tr w:rsidR="009E4E2B" w:rsidTr="00D53EC8"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0917F3">
            <w:pPr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rebuchet MS" w:hAnsi="Trebuchet MS"/>
                <w:b/>
                <w:color w:val="000080"/>
                <w:sz w:val="28"/>
              </w:rPr>
              <w:br w:type="page"/>
            </w:r>
            <w:r w:rsidRPr="001F3B03">
              <w:rPr>
                <w:rFonts w:ascii="Times New Roman" w:hAnsi="Times New Roman"/>
                <w:b/>
                <w:szCs w:val="22"/>
              </w:rPr>
              <w:t>Question Number</w:t>
            </w:r>
          </w:p>
        </w:tc>
        <w:tc>
          <w:tcPr>
            <w:tcW w:w="6819" w:type="dxa"/>
            <w:gridSpan w:val="2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1F3B0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0917F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c>
          <w:tcPr>
            <w:tcW w:w="1086" w:type="dxa"/>
            <w:tcBorders>
              <w:bottom w:val="nil"/>
            </w:tcBorders>
            <w:vAlign w:val="center"/>
          </w:tcPr>
          <w:p w:rsidR="009E4E2B" w:rsidRDefault="001F3B03" w:rsidP="001F3B03">
            <w:pPr>
              <w:rPr>
                <w:rFonts w:ascii="Times New Roman" w:hAnsi="Times New Roman"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3.</w:t>
            </w:r>
            <w:r>
              <w:rPr>
                <w:rFonts w:ascii="Times New Roman" w:hAnsi="Times New Roman"/>
                <w:szCs w:val="22"/>
              </w:rPr>
              <w:t xml:space="preserve">  </w:t>
            </w:r>
            <w:r w:rsidR="009E4E2B">
              <w:rPr>
                <w:rFonts w:ascii="Times New Roman" w:hAnsi="Times New Roman"/>
                <w:szCs w:val="22"/>
              </w:rPr>
              <w:t>(a)</w:t>
            </w:r>
          </w:p>
          <w:p w:rsidR="009E4E2B" w:rsidRPr="00FC28B3" w:rsidRDefault="009E4E2B" w:rsidP="000917F3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19" w:type="dxa"/>
            <w:gridSpan w:val="2"/>
            <w:tcBorders>
              <w:bottom w:val="nil"/>
            </w:tcBorders>
            <w:vAlign w:val="center"/>
          </w:tcPr>
          <w:p w:rsidR="009E4E2B" w:rsidRPr="00F46D37" w:rsidRDefault="009E4E2B" w:rsidP="007518F7">
            <w:pPr>
              <w:spacing w:line="360" w:lineRule="auto"/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</w:t>
            </w:r>
            <w:r w:rsidR="007518F7" w:rsidRPr="007518F7">
              <w:rPr>
                <w:rFonts w:ascii="Times New Roman" w:hAnsi="Times New Roman"/>
                <w:position w:val="-32"/>
                <w:szCs w:val="22"/>
              </w:rPr>
              <w:object w:dxaOrig="5179" w:dyaOrig="740">
                <v:shape id="_x0000_i1103" type="#_x0000_t75" style="width:258.75pt;height:36.75pt" o:ole="">
                  <v:imagedata r:id="rId43" o:title=""/>
                </v:shape>
                <o:OLEObject Type="Embed" ProgID="Equation.DSMT4" ShapeID="_x0000_i1103" DrawAspect="Content" ObjectID="_1532331906" r:id="rId44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9E4E2B" w:rsidRPr="00F46D37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2"/>
                <w:szCs w:val="22"/>
              </w:rPr>
              <w:object w:dxaOrig="980" w:dyaOrig="340">
                <v:shape id="_x0000_i1108" type="#_x0000_t75" style="width:48.75pt;height:17.25pt" o:ole="">
                  <v:imagedata r:id="rId45" o:title=""/>
                </v:shape>
                <o:OLEObject Type="Embed" ProgID="Equation.DSMT4" ShapeID="_x0000_i1108" DrawAspect="Content" ObjectID="_1532331907" r:id="rId46"/>
              </w:object>
            </w:r>
          </w:p>
        </w:tc>
      </w:tr>
      <w:tr w:rsidR="009E4E2B" w:rsidTr="00D53EC8">
        <w:tc>
          <w:tcPr>
            <w:tcW w:w="1086" w:type="dxa"/>
            <w:tcBorders>
              <w:top w:val="nil"/>
              <w:bottom w:val="nil"/>
            </w:tcBorders>
            <w:vAlign w:val="center"/>
          </w:tcPr>
          <w:p w:rsidR="009E4E2B" w:rsidRPr="00F46D37" w:rsidRDefault="009E4E2B" w:rsidP="000917F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19" w:type="dxa"/>
            <w:gridSpan w:val="2"/>
            <w:tcBorders>
              <w:top w:val="nil"/>
              <w:bottom w:val="nil"/>
            </w:tcBorders>
            <w:vAlign w:val="center"/>
          </w:tcPr>
          <w:p w:rsidR="009E4E2B" w:rsidRPr="0071483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1483B">
              <w:rPr>
                <w:rFonts w:ascii="Times New Roman" w:hAnsi="Times New Roman"/>
                <w:szCs w:val="22"/>
              </w:rPr>
              <w:t xml:space="preserve">      </w:t>
            </w:r>
            <w:r>
              <w:rPr>
                <w:rFonts w:ascii="Times New Roman" w:hAnsi="Times New Roman"/>
                <w:szCs w:val="22"/>
              </w:rPr>
              <w:t xml:space="preserve">                 </w:t>
            </w:r>
            <w:r w:rsidR="007518F7" w:rsidRPr="007518F7">
              <w:rPr>
                <w:rFonts w:ascii="Times New Roman" w:hAnsi="Times New Roman"/>
                <w:position w:val="-22"/>
                <w:szCs w:val="22"/>
              </w:rPr>
              <w:object w:dxaOrig="3500" w:dyaOrig="580">
                <v:shape id="_x0000_i1112" type="#_x0000_t75" style="width:174.75pt;height:29.25pt" o:ole="">
                  <v:imagedata r:id="rId47" o:title=""/>
                </v:shape>
                <o:OLEObject Type="Embed" ProgID="Equation.DSMT4" ShapeID="_x0000_i1112" DrawAspect="Content" ObjectID="_1532331908" r:id="rId48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276BB6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dM1</w:t>
            </w:r>
          </w:p>
        </w:tc>
      </w:tr>
      <w:tr w:rsidR="009E4E2B" w:rsidTr="00D53EC8">
        <w:tc>
          <w:tcPr>
            <w:tcW w:w="1086" w:type="dxa"/>
            <w:tcBorders>
              <w:top w:val="nil"/>
              <w:bottom w:val="nil"/>
            </w:tcBorders>
            <w:vAlign w:val="center"/>
          </w:tcPr>
          <w:p w:rsidR="009E4E2B" w:rsidRPr="00F46D37" w:rsidRDefault="009E4E2B" w:rsidP="000917F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19" w:type="dxa"/>
            <w:gridSpan w:val="2"/>
            <w:tcBorders>
              <w:top w:val="nil"/>
              <w:bottom w:val="nil"/>
            </w:tcBorders>
            <w:vAlign w:val="center"/>
          </w:tcPr>
          <w:p w:rsidR="009E4E2B" w:rsidRPr="0071483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1483B">
              <w:rPr>
                <w:rFonts w:ascii="Times New Roman" w:hAnsi="Times New Roman"/>
                <w:szCs w:val="22"/>
              </w:rPr>
              <w:t xml:space="preserve">        </w:t>
            </w:r>
            <w:r w:rsidR="007518F7" w:rsidRPr="007518F7">
              <w:rPr>
                <w:rFonts w:ascii="Times New Roman" w:hAnsi="Times New Roman"/>
                <w:position w:val="-28"/>
                <w:szCs w:val="22"/>
              </w:rPr>
              <w:object w:dxaOrig="5120" w:dyaOrig="660">
                <v:shape id="_x0000_i1117" type="#_x0000_t75" style="width:255.75pt;height:33pt" o:ole="">
                  <v:imagedata r:id="rId49" o:title=""/>
                </v:shape>
                <o:OLEObject Type="Embed" ProgID="Equation.DSMT4" ShapeID="_x0000_i1117" DrawAspect="Content" ObjectID="_1532331909" r:id="rId50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276BB6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 </w:t>
            </w:r>
            <w:proofErr w:type="spellStart"/>
            <w:r w:rsidRPr="003E5E77">
              <w:rPr>
                <w:rFonts w:ascii="Times New Roman" w:hAnsi="Times New Roman"/>
                <w:b/>
                <w:szCs w:val="22"/>
              </w:rPr>
              <w:t>cso</w:t>
            </w:r>
            <w:proofErr w:type="spellEnd"/>
          </w:p>
        </w:tc>
      </w:tr>
      <w:tr w:rsidR="007D5B01" w:rsidTr="00D53EC8">
        <w:tc>
          <w:tcPr>
            <w:tcW w:w="1086" w:type="dxa"/>
            <w:tcBorders>
              <w:top w:val="nil"/>
              <w:bottom w:val="nil"/>
            </w:tcBorders>
            <w:vAlign w:val="center"/>
          </w:tcPr>
          <w:p w:rsidR="007D5B01" w:rsidRPr="00F46D37" w:rsidRDefault="007D5B01" w:rsidP="000917F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19" w:type="dxa"/>
            <w:gridSpan w:val="2"/>
            <w:tcBorders>
              <w:top w:val="nil"/>
              <w:bottom w:val="nil"/>
            </w:tcBorders>
            <w:vAlign w:val="center"/>
          </w:tcPr>
          <w:p w:rsidR="007D5B01" w:rsidRPr="00F46D37" w:rsidRDefault="007D5B01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D5B01" w:rsidRPr="00051998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 w:rsidRPr="00051998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5</w:t>
            </w:r>
            <w:r w:rsidRPr="00051998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c>
          <w:tcPr>
            <w:tcW w:w="1086" w:type="dxa"/>
            <w:tcBorders>
              <w:top w:val="nil"/>
              <w:bottom w:val="nil"/>
            </w:tcBorders>
            <w:vAlign w:val="center"/>
          </w:tcPr>
          <w:p w:rsidR="009E4E2B" w:rsidRPr="00F46D37" w:rsidRDefault="009E4E2B" w:rsidP="00E42FEA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(b)</w:t>
            </w:r>
          </w:p>
        </w:tc>
        <w:tc>
          <w:tcPr>
            <w:tcW w:w="6819" w:type="dxa"/>
            <w:gridSpan w:val="2"/>
            <w:tcBorders>
              <w:top w:val="nil"/>
              <w:bottom w:val="nil"/>
            </w:tcBorders>
            <w:vAlign w:val="center"/>
          </w:tcPr>
          <w:p w:rsidR="009E4E2B" w:rsidRPr="0071483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1483B">
              <w:rPr>
                <w:rFonts w:ascii="Times New Roman" w:hAnsi="Times New Roman"/>
              </w:rPr>
              <w:t>At</w:t>
            </w:r>
            <w:r w:rsidRPr="0071483B">
              <w:rPr>
                <w:rFonts w:ascii="Arial" w:hAnsi="Arial" w:cs="Arial"/>
              </w:rPr>
              <w:t xml:space="preserve"> </w:t>
            </w:r>
            <w:r w:rsidR="007518F7" w:rsidRPr="007518F7">
              <w:rPr>
                <w:rFonts w:ascii="Arial" w:hAnsi="Arial" w:cs="Arial"/>
                <w:position w:val="-26"/>
              </w:rPr>
              <w:object w:dxaOrig="740" w:dyaOrig="639">
                <v:shape id="_x0000_i1122" type="#_x0000_t75" style="width:36.75pt;height:32.25pt" o:ole="">
                  <v:imagedata r:id="rId51" o:title=""/>
                </v:shape>
                <o:OLEObject Type="Embed" ProgID="Equation.DSMT4" ShapeID="_x0000_i1122" DrawAspect="Content" ObjectID="_1532331910" r:id="rId52"/>
              </w:object>
            </w:r>
            <w:r w:rsidRPr="0071483B">
              <w:rPr>
                <w:rFonts w:ascii="Arial" w:hAnsi="Arial" w:cs="Arial"/>
              </w:rPr>
              <w:t xml:space="preserve">  </w:t>
            </w:r>
            <w:r w:rsidR="007518F7" w:rsidRPr="007518F7">
              <w:rPr>
                <w:rFonts w:ascii="Arial" w:hAnsi="Arial" w:cs="Arial"/>
                <w:position w:val="-30"/>
              </w:rPr>
              <w:object w:dxaOrig="4300" w:dyaOrig="700">
                <v:shape id="_x0000_i1127" type="#_x0000_t75" style="width:215.25pt;height:35.25pt" o:ole="">
                  <v:imagedata r:id="rId53" o:title=""/>
                </v:shape>
                <o:OLEObject Type="Embed" ProgID="Equation.DSMT4" ShapeID="_x0000_i1127" DrawAspect="Content" ObjectID="_1532331911" r:id="rId54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Default="009E4E2B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Pr="003E5E77" w:rsidRDefault="009E4E2B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>
              <w:rPr>
                <w:noProof/>
                <w:lang w:val="en-US"/>
              </w:rPr>
              <w:pict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6276" o:spid="_x0000_s1039" type="#_x0000_t86" style="position:absolute;margin-left:28.5pt;margin-top:3.65pt;width:8.85pt;height:143.6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"/>
              </w:pict>
            </w: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086" w:type="dxa"/>
            <w:tcBorders>
              <w:top w:val="nil"/>
              <w:bottom w:val="nil"/>
            </w:tcBorders>
          </w:tcPr>
          <w:p w:rsidR="009E4E2B" w:rsidRPr="00F46D37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19" w:type="dxa"/>
            <w:gridSpan w:val="2"/>
            <w:tcBorders>
              <w:top w:val="nil"/>
              <w:bottom w:val="nil"/>
            </w:tcBorders>
            <w:vAlign w:val="center"/>
          </w:tcPr>
          <w:p w:rsidR="009E4E2B" w:rsidRPr="0071483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        </w:t>
            </w:r>
            <w:r w:rsidR="001F3B03">
              <w:rPr>
                <w:rFonts w:ascii="Times New Roman" w:hAnsi="Times New Roman"/>
                <w:b/>
                <w:szCs w:val="22"/>
              </w:rPr>
              <w:t xml:space="preserve">         </w:t>
            </w:r>
            <w:r>
              <w:rPr>
                <w:rFonts w:ascii="Times New Roman" w:hAnsi="Times New Roman"/>
                <w:b/>
                <w:szCs w:val="22"/>
              </w:rPr>
              <w:t xml:space="preserve">    </w:t>
            </w:r>
            <w:r w:rsidR="007518F7" w:rsidRPr="007518F7">
              <w:rPr>
                <w:rFonts w:ascii="Times New Roman" w:hAnsi="Times New Roman"/>
                <w:b/>
                <w:position w:val="-22"/>
                <w:szCs w:val="22"/>
              </w:rPr>
              <w:object w:dxaOrig="1219" w:dyaOrig="580">
                <v:shape id="_x0000_i1132" type="#_x0000_t75" style="width:60.75pt;height:29.25pt" o:ole="">
                  <v:imagedata r:id="rId55" o:title=""/>
                </v:shape>
                <o:OLEObject Type="Embed" ProgID="Equation.DSMT4" ShapeID="_x0000_i1132" DrawAspect="Content" ObjectID="_1532331912" r:id="rId56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Pr="003E5E77" w:rsidRDefault="009E4E2B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7D5B01" w:rsidTr="00D53EC8">
        <w:tc>
          <w:tcPr>
            <w:tcW w:w="1086" w:type="dxa"/>
            <w:tcBorders>
              <w:top w:val="nil"/>
              <w:bottom w:val="nil"/>
            </w:tcBorders>
          </w:tcPr>
          <w:p w:rsidR="007D5B01" w:rsidRPr="00F46D37" w:rsidRDefault="007D5B01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34" w:type="dxa"/>
            <w:tcBorders>
              <w:top w:val="nil"/>
              <w:bottom w:val="nil"/>
              <w:right w:val="nil"/>
            </w:tcBorders>
            <w:vAlign w:val="center"/>
          </w:tcPr>
          <w:p w:rsidR="007D5B01" w:rsidRDefault="007518F7" w:rsidP="001F3B03">
            <w:pPr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2360" w:dyaOrig="639">
                <v:shape id="_x0000_i1137" type="#_x0000_t75" style="width:117.75pt;height:32.25pt" o:ole="">
                  <v:imagedata r:id="rId57" o:title=""/>
                </v:shape>
                <o:OLEObject Type="Embed" ProgID="Equation.DSMT4" ShapeID="_x0000_i1137" DrawAspect="Content" ObjectID="_1532331913" r:id="rId58"/>
              </w:object>
            </w:r>
          </w:p>
          <w:p w:rsidR="007D5B01" w:rsidRDefault="007518F7" w:rsidP="001F3B03">
            <w:pPr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3620" w:dyaOrig="639">
                <v:shape id="_x0000_i1141" type="#_x0000_t75" style="width:180.75pt;height:32.25pt" o:ole="">
                  <v:imagedata r:id="rId59" o:title=""/>
                </v:shape>
                <o:OLEObject Type="Embed" ProgID="Equation.DSMT4" ShapeID="_x0000_i1141" DrawAspect="Content" ObjectID="_1532331914" r:id="rId60"/>
              </w:object>
            </w:r>
            <w:r w:rsidR="007D5B01">
              <w:rPr>
                <w:rFonts w:ascii="Times New Roman" w:hAnsi="Times New Roman"/>
                <w:szCs w:val="22"/>
              </w:rPr>
              <w:t xml:space="preserve"> </w:t>
            </w:r>
          </w:p>
          <w:p w:rsidR="007D5B01" w:rsidRDefault="007518F7" w:rsidP="001F3B03">
            <w:pPr>
              <w:spacing w:line="360" w:lineRule="auto"/>
              <w:ind w:left="720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3040" w:dyaOrig="639">
                <v:shape id="_x0000_i1145" type="#_x0000_t75" style="width:152.25pt;height:32.25pt" o:ole="">
                  <v:imagedata r:id="rId61" o:title=""/>
                </v:shape>
                <o:OLEObject Type="Embed" ProgID="Equation.DSMT4" ShapeID="_x0000_i1145" DrawAspect="Content" ObjectID="_1532331915" r:id="rId62"/>
              </w:object>
            </w:r>
          </w:p>
          <w:p w:rsidR="007D5B01" w:rsidRPr="0071483B" w:rsidRDefault="007D5B01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D5B01" w:rsidRPr="00DB4D83" w:rsidRDefault="007D5B01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  <w:vAlign w:val="center"/>
          </w:tcPr>
          <w:p w:rsidR="007D5B01" w:rsidRPr="00DB4D83" w:rsidRDefault="007D5B01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DB4D83">
              <w:rPr>
                <w:rFonts w:ascii="Times New Roman" w:hAnsi="Times New Roman"/>
                <w:szCs w:val="22"/>
              </w:rPr>
              <w:t>dM1</w:t>
            </w:r>
          </w:p>
        </w:tc>
      </w:tr>
      <w:tr w:rsidR="007D5B01" w:rsidTr="00D53EC8">
        <w:tc>
          <w:tcPr>
            <w:tcW w:w="1086" w:type="dxa"/>
            <w:tcBorders>
              <w:top w:val="nil"/>
              <w:bottom w:val="nil"/>
            </w:tcBorders>
          </w:tcPr>
          <w:p w:rsidR="007D5B01" w:rsidRPr="00F46D37" w:rsidRDefault="007D5B01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34" w:type="dxa"/>
            <w:tcBorders>
              <w:top w:val="nil"/>
              <w:bottom w:val="nil"/>
              <w:right w:val="nil"/>
            </w:tcBorders>
            <w:vAlign w:val="center"/>
          </w:tcPr>
          <w:p w:rsidR="007D5B01" w:rsidRPr="0071483B" w:rsidRDefault="007D5B01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1483B">
              <w:rPr>
                <w:rFonts w:ascii="Times New Roman" w:hAnsi="Times New Roman"/>
                <w:szCs w:val="22"/>
              </w:rPr>
              <w:t xml:space="preserve">Cuts </w:t>
            </w:r>
            <w:r w:rsidRPr="0071483B">
              <w:rPr>
                <w:rFonts w:ascii="Times New Roman" w:hAnsi="Times New Roman"/>
                <w:i/>
                <w:szCs w:val="22"/>
              </w:rPr>
              <w:t>x</w:t>
            </w:r>
            <w:r w:rsidRPr="0071483B">
              <w:rPr>
                <w:rFonts w:ascii="Times New Roman" w:hAnsi="Times New Roman"/>
                <w:szCs w:val="22"/>
              </w:rPr>
              <w:t xml:space="preserve">-axis </w:t>
            </w:r>
            <w:r w:rsidR="007518F7" w:rsidRPr="007518F7">
              <w:rPr>
                <w:rFonts w:ascii="Times New Roman" w:hAnsi="Times New Roman"/>
                <w:position w:val="-10"/>
                <w:szCs w:val="22"/>
              </w:rPr>
              <w:object w:dxaOrig="820" w:dyaOrig="300">
                <v:shape id="_x0000_i1149" type="#_x0000_t75" style="width:41.25pt;height:15pt" o:ole="">
                  <v:imagedata r:id="rId63" o:title=""/>
                </v:shape>
                <o:OLEObject Type="Embed" ProgID="Equation.DSMT4" ShapeID="_x0000_i1149" DrawAspect="Content" ObjectID="_1532331916" r:id="rId64"/>
              </w:object>
            </w:r>
            <w:r w:rsidR="007518F7" w:rsidRPr="007518F7">
              <w:rPr>
                <w:rFonts w:ascii="Times New Roman" w:hAnsi="Times New Roman"/>
                <w:position w:val="-26"/>
                <w:szCs w:val="22"/>
              </w:rPr>
              <w:object w:dxaOrig="2520" w:dyaOrig="639">
                <v:shape id="_x0000_i1154" type="#_x0000_t75" style="width:126pt;height:32.25pt" o:ole="">
                  <v:imagedata r:id="rId65" o:title=""/>
                </v:shape>
                <o:OLEObject Type="Embed" ProgID="Equation.DSMT4" ShapeID="_x0000_i1154" DrawAspect="Content" ObjectID="_1532331917" r:id="rId66"/>
              </w:objec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7D5B01" w:rsidRPr="0071483B" w:rsidRDefault="007D5B01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</w:tcPr>
          <w:p w:rsidR="007D5B01" w:rsidRDefault="007D5B01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086" w:type="dxa"/>
            <w:tcBorders>
              <w:top w:val="nil"/>
              <w:bottom w:val="nil"/>
            </w:tcBorders>
          </w:tcPr>
          <w:p w:rsidR="009E4E2B" w:rsidRPr="00F46D37" w:rsidRDefault="009E4E2B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19" w:type="dxa"/>
            <w:gridSpan w:val="2"/>
            <w:tcBorders>
              <w:top w:val="nil"/>
              <w:bottom w:val="nil"/>
            </w:tcBorders>
            <w:vAlign w:val="center"/>
          </w:tcPr>
          <w:p w:rsidR="009E4E2B" w:rsidRPr="0071483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1483B">
              <w:rPr>
                <w:rFonts w:ascii="Times New Roman" w:hAnsi="Times New Roman"/>
                <w:szCs w:val="22"/>
              </w:rPr>
              <w:t xml:space="preserve">So, </w:t>
            </w:r>
            <w:r w:rsidR="007518F7" w:rsidRPr="007518F7">
              <w:rPr>
                <w:rFonts w:ascii="Times New Roman" w:hAnsi="Times New Roman"/>
                <w:position w:val="-28"/>
                <w:szCs w:val="22"/>
              </w:rPr>
              <w:object w:dxaOrig="3240" w:dyaOrig="680">
                <v:shape id="_x0000_i1159" type="#_x0000_t75" style="width:162pt;height:33.75pt" o:ole="">
                  <v:imagedata r:id="rId67" o:title=""/>
                </v:shape>
                <o:OLEObject Type="Embed" ProgID="Equation.DSMT4" ShapeID="_x0000_i1159" DrawAspect="Content" ObjectID="_1532331918" r:id="rId68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</w:t>
            </w:r>
            <w:proofErr w:type="spellStart"/>
            <w:r>
              <w:rPr>
                <w:rFonts w:ascii="Times New Roman" w:hAnsi="Times New Roman"/>
                <w:szCs w:val="22"/>
              </w:rPr>
              <w:t>o.e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D5B01" w:rsidTr="00D53EC8">
        <w:tc>
          <w:tcPr>
            <w:tcW w:w="1086" w:type="dxa"/>
            <w:tcBorders>
              <w:top w:val="nil"/>
            </w:tcBorders>
          </w:tcPr>
          <w:p w:rsidR="007D5B01" w:rsidRPr="00F46D37" w:rsidRDefault="007D5B01" w:rsidP="000917F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19" w:type="dxa"/>
            <w:gridSpan w:val="2"/>
            <w:tcBorders>
              <w:top w:val="nil"/>
            </w:tcBorders>
          </w:tcPr>
          <w:p w:rsidR="007D5B01" w:rsidRPr="00051998" w:rsidRDefault="007D5B01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051998">
              <w:rPr>
                <w:rFonts w:ascii="Times New Roman" w:hAnsi="Times New Roman"/>
                <w:szCs w:val="22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</w:tcBorders>
          </w:tcPr>
          <w:p w:rsidR="007D5B01" w:rsidRPr="00051998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 w:rsidRPr="00051998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051998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</w:tbl>
    <w:p w:rsidR="007D5B01" w:rsidRDefault="007D5B01"/>
    <w:p w:rsidR="007D5B01" w:rsidRDefault="007D5B01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p w:rsidR="001F3B03" w:rsidRDefault="001F3B03" w:rsidP="00CE1E75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5"/>
        <w:gridCol w:w="6830"/>
        <w:gridCol w:w="1275"/>
      </w:tblGrid>
      <w:tr w:rsidR="009E4E2B" w:rsidTr="00D53EC8"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>
            <w:pPr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lastRenderedPageBreak/>
              <w:t>Question Number</w:t>
            </w:r>
          </w:p>
        </w:tc>
        <w:tc>
          <w:tcPr>
            <w:tcW w:w="6830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A477DF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c>
          <w:tcPr>
            <w:tcW w:w="1075" w:type="dxa"/>
            <w:tcBorders>
              <w:bottom w:val="nil"/>
            </w:tcBorders>
            <w:vAlign w:val="center"/>
          </w:tcPr>
          <w:p w:rsidR="009E4E2B" w:rsidRDefault="009E4E2B" w:rsidP="001F3B03">
            <w:pPr>
              <w:rPr>
                <w:rFonts w:ascii="Times New Roman" w:hAnsi="Times New Roman"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4</w:t>
            </w:r>
            <w:r>
              <w:rPr>
                <w:rFonts w:ascii="Times New Roman" w:hAnsi="Times New Roman"/>
                <w:szCs w:val="22"/>
              </w:rPr>
              <w:t>.</w:t>
            </w:r>
            <w:r w:rsidR="001F3B03">
              <w:rPr>
                <w:rFonts w:ascii="Times New Roman" w:hAnsi="Times New Roman"/>
                <w:szCs w:val="22"/>
              </w:rPr>
              <w:t xml:space="preserve">   </w:t>
            </w:r>
            <w:r>
              <w:rPr>
                <w:rFonts w:ascii="Times New Roman" w:hAnsi="Times New Roman"/>
                <w:szCs w:val="22"/>
              </w:rPr>
              <w:t xml:space="preserve"> (a)</w:t>
            </w:r>
          </w:p>
          <w:p w:rsidR="009E4E2B" w:rsidRPr="0091355B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30" w:type="dxa"/>
            <w:tcBorders>
              <w:bottom w:val="nil"/>
            </w:tcBorders>
            <w:vAlign w:val="center"/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    </w:t>
            </w:r>
            <w:r w:rsidR="007518F7" w:rsidRPr="007518F7">
              <w:rPr>
                <w:rFonts w:ascii="Times New Roman" w:hAnsi="Times New Roman"/>
                <w:b/>
                <w:position w:val="-26"/>
                <w:szCs w:val="22"/>
              </w:rPr>
              <w:object w:dxaOrig="1719" w:dyaOrig="639">
                <v:shape id="_x0000_i1164" type="#_x0000_t75" style="width:86.25pt;height:32.25pt" o:ole="">
                  <v:imagedata r:id="rId69" o:title=""/>
                </v:shape>
                <o:OLEObject Type="Embed" ProgID="Equation.DSMT4" ShapeID="_x0000_i1164" DrawAspect="Content" ObjectID="_1532331919" r:id="rId70"/>
              </w:object>
            </w:r>
            <w:r>
              <w:rPr>
                <w:rFonts w:ascii="Times New Roman" w:hAnsi="Times New Roman"/>
                <w:b/>
                <w:szCs w:val="22"/>
              </w:rPr>
              <w:t xml:space="preserve">   </w:t>
            </w:r>
            <w:r>
              <w:rPr>
                <w:rFonts w:ascii="Times New Roman" w:hAnsi="Times New Roman"/>
                <w:szCs w:val="22"/>
              </w:rPr>
              <w:t xml:space="preserve">          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B1 </w:t>
            </w:r>
          </w:p>
        </w:tc>
      </w:tr>
      <w:tr w:rsidR="009E4E2B" w:rsidTr="00D53EC8">
        <w:trPr>
          <w:trHeight w:val="565"/>
        </w:trPr>
        <w:tc>
          <w:tcPr>
            <w:tcW w:w="1075" w:type="dxa"/>
            <w:tcBorders>
              <w:top w:val="nil"/>
              <w:bottom w:val="nil"/>
            </w:tcBorders>
          </w:tcPr>
          <w:p w:rsidR="009E4E2B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30" w:type="dxa"/>
            <w:tcBorders>
              <w:top w:val="nil"/>
              <w:bottom w:val="nil"/>
            </w:tcBorders>
            <w:vAlign w:val="center"/>
          </w:tcPr>
          <w:p w:rsidR="009E4E2B" w:rsidRPr="006119AE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7518F7" w:rsidRPr="007518F7">
              <w:rPr>
                <w:rFonts w:ascii="Times New Roman" w:hAnsi="Times New Roman"/>
                <w:position w:val="-22"/>
                <w:szCs w:val="22"/>
              </w:rPr>
              <w:object w:dxaOrig="1380" w:dyaOrig="580">
                <v:shape id="_x0000_i1169" type="#_x0000_t75" style="width:69pt;height:29.25pt" o:ole="">
                  <v:imagedata r:id="rId71" o:title=""/>
                </v:shape>
                <o:OLEObject Type="Embed" ProgID="Equation.DSMT4" ShapeID="_x0000_i1169" DrawAspect="Content" ObjectID="_1532331920" r:id="rId72"/>
              </w:object>
            </w:r>
            <w:r>
              <w:rPr>
                <w:rFonts w:ascii="Times New Roman" w:hAnsi="Times New Roman"/>
                <w:szCs w:val="22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  <w:r w:rsidR="001F3B03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E4E2B" w:rsidTr="00D53EC8">
        <w:tc>
          <w:tcPr>
            <w:tcW w:w="1075" w:type="dxa"/>
            <w:tcBorders>
              <w:top w:val="nil"/>
              <w:bottom w:val="nil"/>
            </w:tcBorders>
          </w:tcPr>
          <w:p w:rsidR="009E4E2B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30" w:type="dxa"/>
            <w:vMerge w:val="restart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7518F7" w:rsidRPr="007518F7">
              <w:rPr>
                <w:rFonts w:ascii="Times New Roman" w:hAnsi="Times New Roman"/>
                <w:position w:val="-12"/>
                <w:szCs w:val="22"/>
              </w:rPr>
              <w:object w:dxaOrig="2500" w:dyaOrig="360">
                <v:shape id="_x0000_i1174" type="#_x0000_t75" style="width:125.25pt;height:18pt" o:ole="">
                  <v:imagedata r:id="rId73" o:title=""/>
                </v:shape>
                <o:OLEObject Type="Embed" ProgID="Equation.DSMT4" ShapeID="_x0000_i1174" DrawAspect="Content" ObjectID="_1532331921" r:id="rId74"/>
              </w:object>
            </w:r>
          </w:p>
          <w:p w:rsidR="009E4E2B" w:rsidRPr="00554149" w:rsidRDefault="007518F7" w:rsidP="007518F7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2040" w:dyaOrig="580">
                <v:shape id="_x0000_i1178" type="#_x0000_t75" style="width:102pt;height:29.25pt" o:ole="">
                  <v:imagedata r:id="rId75" o:title=""/>
                </v:shape>
                <o:OLEObject Type="Embed" ProgID="Equation.DSMT4" ShapeID="_x0000_i1178" DrawAspect="Content" ObjectID="_1532331922" r:id="rId76"/>
              </w:object>
            </w:r>
            <w:r w:rsidRPr="007518F7">
              <w:rPr>
                <w:rFonts w:ascii="Times New Roman" w:hAnsi="Times New Roman"/>
                <w:position w:val="-14"/>
                <w:szCs w:val="22"/>
              </w:rPr>
              <w:object w:dxaOrig="1060" w:dyaOrig="540">
                <v:shape id="_x0000_i1182" type="#_x0000_t75" style="width:53.25pt;height:27pt" o:ole="">
                  <v:imagedata r:id="rId77" o:title=""/>
                </v:shape>
                <o:OLEObject Type="Embed" ProgID="Equation.DSMT4" ShapeID="_x0000_i1182" DrawAspect="Content" ObjectID="_1532331923" r:id="rId78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or  </w:t>
            </w:r>
            <w:r w:rsidRPr="007518F7">
              <w:rPr>
                <w:rFonts w:ascii="Times New Roman" w:hAnsi="Times New Roman"/>
                <w:position w:val="-30"/>
                <w:szCs w:val="22"/>
              </w:rPr>
              <w:object w:dxaOrig="700" w:dyaOrig="660">
                <v:shape id="_x0000_i1187" type="#_x0000_t75" style="width:35.25pt;height:33pt" o:ole="">
                  <v:imagedata r:id="rId79" o:title=""/>
                </v:shape>
                <o:OLEObject Type="Embed" ProgID="Equation.DSMT4" ShapeID="_x0000_i1187" DrawAspect="Content" ObjectID="_1532331924" r:id="rId80"/>
              </w:object>
            </w:r>
          </w:p>
        </w:tc>
        <w:tc>
          <w:tcPr>
            <w:tcW w:w="1275" w:type="dxa"/>
            <w:vMerge w:val="restart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</w:t>
            </w:r>
            <w:proofErr w:type="spellStart"/>
            <w:r w:rsidRPr="00C810A4">
              <w:rPr>
                <w:rFonts w:ascii="Times New Roman" w:hAnsi="Times New Roman"/>
                <w:b/>
                <w:szCs w:val="22"/>
              </w:rPr>
              <w:t>cso</w:t>
            </w:r>
            <w:proofErr w:type="spellEnd"/>
          </w:p>
        </w:tc>
      </w:tr>
      <w:tr w:rsidR="009E4E2B" w:rsidTr="00D53EC8">
        <w:tc>
          <w:tcPr>
            <w:tcW w:w="1075" w:type="dxa"/>
            <w:tcBorders>
              <w:top w:val="nil"/>
              <w:bottom w:val="nil"/>
            </w:tcBorders>
          </w:tcPr>
          <w:p w:rsidR="009E4E2B" w:rsidRDefault="009E4E2B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30" w:type="dxa"/>
            <w:vMerge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7D5B01" w:rsidTr="00D53EC8">
        <w:tc>
          <w:tcPr>
            <w:tcW w:w="1075" w:type="dxa"/>
            <w:tcBorders>
              <w:top w:val="nil"/>
              <w:bottom w:val="nil"/>
            </w:tcBorders>
            <w:vAlign w:val="center"/>
          </w:tcPr>
          <w:p w:rsidR="007D5B01" w:rsidRDefault="007D5B0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30" w:type="dxa"/>
            <w:tcBorders>
              <w:top w:val="nil"/>
              <w:bottom w:val="nil"/>
            </w:tcBorders>
            <w:vAlign w:val="center"/>
          </w:tcPr>
          <w:p w:rsidR="007D5B01" w:rsidRDefault="007D5B01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[4]</w:t>
            </w:r>
          </w:p>
        </w:tc>
      </w:tr>
      <w:tr w:rsidR="009E4E2B" w:rsidTr="00D53EC8">
        <w:tc>
          <w:tcPr>
            <w:tcW w:w="1075" w:type="dxa"/>
            <w:tcBorders>
              <w:top w:val="nil"/>
              <w:bottom w:val="nil"/>
            </w:tcBorders>
            <w:vAlign w:val="center"/>
          </w:tcPr>
          <w:p w:rsidR="009E4E2B" w:rsidRDefault="009E4E2B" w:rsidP="007A0339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(b)</w:t>
            </w:r>
          </w:p>
        </w:tc>
        <w:tc>
          <w:tcPr>
            <w:tcW w:w="6830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0"/>
                <w:szCs w:val="22"/>
              </w:rPr>
              <w:object w:dxaOrig="1140" w:dyaOrig="499">
                <v:shape id="_x0000_i1192" type="#_x0000_t75" style="width:57pt;height:24.75pt" o:ole="">
                  <v:imagedata r:id="rId81" o:title=""/>
                </v:shape>
                <o:OLEObject Type="Embed" ProgID="Equation.DSMT4" ShapeID="_x0000_i1192" DrawAspect="Content" ObjectID="_1532331925" r:id="rId82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 or  </w:t>
            </w: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1800" w:dyaOrig="580">
                <v:shape id="_x0000_i1196" type="#_x0000_t75" style="width:90pt;height:29.25pt" o:ole="">
                  <v:imagedata r:id="rId83" o:title=""/>
                </v:shape>
                <o:OLEObject Type="Embed" ProgID="Equation.DSMT4" ShapeID="_x0000_i1196" DrawAspect="Content" ObjectID="_1532331926" r:id="rId84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075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30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</w:t>
            </w:r>
            <w:r w:rsidR="007518F7" w:rsidRPr="007518F7">
              <w:rPr>
                <w:rFonts w:ascii="Times New Roman" w:hAnsi="Times New Roman"/>
                <w:position w:val="-26"/>
                <w:szCs w:val="22"/>
              </w:rPr>
              <w:object w:dxaOrig="1380" w:dyaOrig="639">
                <v:shape id="_x0000_i1201" type="#_x0000_t75" style="width:69pt;height:32.25pt" o:ole="">
                  <v:imagedata r:id="rId85" o:title=""/>
                </v:shape>
                <o:OLEObject Type="Embed" ProgID="Equation.DSMT4" ShapeID="_x0000_i1201" DrawAspect="Content" ObjectID="_1532331927" r:id="rId86"/>
              </w:object>
            </w:r>
            <w:r>
              <w:rPr>
                <w:rFonts w:ascii="Times New Roman" w:hAnsi="Times New Roman"/>
                <w:szCs w:val="22"/>
              </w:rPr>
              <w:t xml:space="preserve">     </w:t>
            </w:r>
          </w:p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</w:t>
            </w:r>
            <w:r w:rsidR="007518F7" w:rsidRPr="007518F7">
              <w:rPr>
                <w:rFonts w:ascii="Times New Roman" w:hAnsi="Times New Roman"/>
                <w:position w:val="-12"/>
                <w:szCs w:val="22"/>
              </w:rPr>
              <w:object w:dxaOrig="2140" w:dyaOrig="360">
                <v:shape id="_x0000_i1205" type="#_x0000_t75" style="width:107.25pt;height:18pt" o:ole="">
                  <v:imagedata r:id="rId87" o:title=""/>
                </v:shape>
                <o:OLEObject Type="Embed" ProgID="Equation.DSMT4" ShapeID="_x0000_i1205" DrawAspect="Content" ObjectID="_1532331928" r:id="rId88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dM1</w:t>
            </w:r>
          </w:p>
        </w:tc>
      </w:tr>
      <w:tr w:rsidR="009E4E2B" w:rsidTr="00D53EC8">
        <w:tc>
          <w:tcPr>
            <w:tcW w:w="1075" w:type="dxa"/>
            <w:tcBorders>
              <w:top w:val="nil"/>
              <w:bottom w:val="nil"/>
            </w:tcBorders>
            <w:vAlign w:val="center"/>
          </w:tcPr>
          <w:p w:rsidR="009E4E2B" w:rsidRDefault="009E4E2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30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0"/>
                <w:szCs w:val="22"/>
              </w:rPr>
              <w:object w:dxaOrig="4360" w:dyaOrig="300">
                <v:shape id="_x0000_i1210" type="#_x0000_t75" style="width:218.25pt;height:15pt" o:ole="">
                  <v:imagedata r:id="rId89" o:title=""/>
                </v:shape>
                <o:OLEObject Type="Embed" ProgID="Equation.DSMT4" ShapeID="_x0000_i1210" DrawAspect="Content" ObjectID="_1532331929" r:id="rId90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</w:t>
            </w:r>
            <w:proofErr w:type="spellStart"/>
            <w:r w:rsidRPr="00AE2050">
              <w:rPr>
                <w:rFonts w:ascii="Times New Roman" w:hAnsi="Times New Roman"/>
                <w:b/>
                <w:szCs w:val="22"/>
              </w:rPr>
              <w:t>cso</w:t>
            </w:r>
            <w:proofErr w:type="spellEnd"/>
          </w:p>
        </w:tc>
      </w:tr>
      <w:tr w:rsidR="001F3B03" w:rsidTr="00D53EC8">
        <w:tc>
          <w:tcPr>
            <w:tcW w:w="1075" w:type="dxa"/>
            <w:tcBorders>
              <w:top w:val="nil"/>
              <w:bottom w:val="nil"/>
            </w:tcBorders>
          </w:tcPr>
          <w:p w:rsidR="001F3B03" w:rsidRDefault="001F3B0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30" w:type="dxa"/>
            <w:tcBorders>
              <w:top w:val="nil"/>
              <w:bottom w:val="nil"/>
            </w:tcBorders>
          </w:tcPr>
          <w:p w:rsidR="001F3B03" w:rsidRDefault="001F3B03" w:rsidP="001F3B03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1F3B03" w:rsidRDefault="001F3B03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[3]</w:t>
            </w:r>
          </w:p>
        </w:tc>
      </w:tr>
      <w:tr w:rsidR="007D5B01" w:rsidTr="00D53EC8">
        <w:tc>
          <w:tcPr>
            <w:tcW w:w="1075" w:type="dxa"/>
            <w:tcBorders>
              <w:top w:val="nil"/>
            </w:tcBorders>
          </w:tcPr>
          <w:p w:rsidR="007D5B01" w:rsidRDefault="007D5B0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30" w:type="dxa"/>
            <w:tcBorders>
              <w:top w:val="nil"/>
            </w:tcBorders>
          </w:tcPr>
          <w:p w:rsidR="007D5B01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7D5B01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7</w:t>
            </w:r>
            <w:r w:rsidR="001F3B03">
              <w:rPr>
                <w:rFonts w:ascii="Times New Roman" w:hAnsi="Times New Roman"/>
                <w:b/>
                <w:szCs w:val="22"/>
              </w:rPr>
              <w:t xml:space="preserve"> marks</w:t>
            </w:r>
          </w:p>
        </w:tc>
      </w:tr>
    </w:tbl>
    <w:p w:rsidR="007D5B01" w:rsidRDefault="007D5B01" w:rsidP="008A4440"/>
    <w:p w:rsidR="007D5B01" w:rsidRDefault="007D5B01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D53EC8" w:rsidRDefault="00D53EC8" w:rsidP="008A4440">
      <w:pPr>
        <w:rPr>
          <w:rFonts w:ascii="Times New Roman" w:eastAsia="Times New Roman" w:hAnsi="Times New Roman"/>
          <w:szCs w:val="22"/>
        </w:rPr>
      </w:pPr>
    </w:p>
    <w:p w:rsidR="00D53EC8" w:rsidRDefault="00D53EC8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Default="001F3B03" w:rsidP="008A4440">
      <w:pPr>
        <w:rPr>
          <w:rFonts w:ascii="Times New Roman" w:eastAsia="Times New Roman" w:hAnsi="Times New Roman"/>
          <w:szCs w:val="22"/>
        </w:rPr>
      </w:pPr>
    </w:p>
    <w:p w:rsidR="001F3B03" w:rsidRPr="008A4440" w:rsidRDefault="001F3B03" w:rsidP="008A4440">
      <w:pPr>
        <w:rPr>
          <w:rFonts w:ascii="Times New Roman" w:eastAsia="Times New Roman" w:hAnsi="Times New Roman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804"/>
        <w:gridCol w:w="1275"/>
      </w:tblGrid>
      <w:tr w:rsidR="009E4E2B" w:rsidTr="00D53EC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F56D9D">
            <w:pPr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lastRenderedPageBreak/>
              <w:t>Question Number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1F3B0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E4E2B" w:rsidRPr="001F3B03" w:rsidRDefault="009E4E2B" w:rsidP="00F56D9D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rPr>
          <w:trHeight w:val="1540"/>
        </w:trPr>
        <w:tc>
          <w:tcPr>
            <w:tcW w:w="1101" w:type="dxa"/>
            <w:tcBorders>
              <w:bottom w:val="nil"/>
            </w:tcBorders>
          </w:tcPr>
          <w:p w:rsidR="001F3B03" w:rsidRDefault="001F3B03" w:rsidP="001F3B03">
            <w:pPr>
              <w:rPr>
                <w:rFonts w:ascii="Times New Roman" w:hAnsi="Times New Roman"/>
                <w:b/>
                <w:szCs w:val="22"/>
              </w:rPr>
            </w:pPr>
          </w:p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1F3B03">
              <w:rPr>
                <w:rFonts w:ascii="Times New Roman" w:hAnsi="Times New Roman"/>
                <w:b/>
                <w:szCs w:val="22"/>
              </w:rPr>
              <w:t>5.</w:t>
            </w:r>
            <w:r w:rsidR="001F3B03"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t xml:space="preserve"> (a</w:t>
            </w:r>
            <w:r w:rsidRPr="00051998">
              <w:rPr>
                <w:rFonts w:ascii="Times New Roman" w:hAnsi="Times New Roman"/>
                <w:szCs w:val="22"/>
              </w:rPr>
              <w:t>)</w:t>
            </w:r>
          </w:p>
          <w:p w:rsidR="009E4E2B" w:rsidRPr="00D924BD" w:rsidRDefault="009E4E2B" w:rsidP="001F3B03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t xml:space="preserve">   </w:t>
            </w:r>
            <w:r w:rsidR="007518F7" w:rsidRPr="007518F7">
              <w:rPr>
                <w:position w:val="-22"/>
              </w:rPr>
              <w:object w:dxaOrig="2820" w:dyaOrig="580">
                <v:shape id="_x0000_i1214" type="#_x0000_t75" style="width:141pt;height:29.25pt" o:ole="">
                  <v:imagedata r:id="rId91" o:title=""/>
                </v:shape>
                <o:OLEObject Type="Embed" ProgID="Equation.DSMT4" ShapeID="_x0000_i1214" DrawAspect="Content" ObjectID="_1532331930" r:id="rId92"/>
              </w:object>
            </w:r>
          </w:p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Pr="0005199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4020" w:dyaOrig="660">
                <v:shape id="_x0000_i1218" type="#_x0000_t75" style="width:201pt;height:33pt" o:ole="">
                  <v:imagedata r:id="rId93" o:title=""/>
                </v:shape>
                <o:OLEObject Type="Embed" ProgID="Equation.DSMT4" ShapeID="_x0000_i1218" DrawAspect="Content" ObjectID="_1532331931" r:id="rId94"/>
              </w:object>
            </w:r>
            <w:r w:rsidR="001F3B03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F3B03">
              <w:rPr>
                <w:rFonts w:ascii="Times New Roman" w:hAnsi="Times New Roman"/>
                <w:szCs w:val="22"/>
              </w:rPr>
              <w:t>o.e</w:t>
            </w:r>
            <w:proofErr w:type="spellEnd"/>
            <w:r w:rsidR="001F3B03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1F3B03" w:rsidRDefault="001F3B03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1F3B03" w:rsidRDefault="001F3B03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Pr="00051998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8"/>
                <w:szCs w:val="22"/>
              </w:rPr>
              <w:object w:dxaOrig="2400" w:dyaOrig="680">
                <v:shape id="_x0000_i1222" type="#_x0000_t75" style="width:120pt;height:33.75pt" o:ole="">
                  <v:imagedata r:id="rId95" o:title=""/>
                </v:shape>
                <o:OLEObject Type="Embed" ProgID="Equation.DSMT4" ShapeID="_x0000_i1222" DrawAspect="Content" ObjectID="_1532331932" r:id="rId96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1F272C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</w:t>
            </w:r>
            <w:r w:rsidR="007518F7" w:rsidRPr="007518F7">
              <w:rPr>
                <w:rFonts w:ascii="Times New Roman" w:hAnsi="Times New Roman"/>
                <w:position w:val="-30"/>
                <w:szCs w:val="22"/>
              </w:rPr>
              <w:object w:dxaOrig="1780" w:dyaOrig="720">
                <v:shape id="_x0000_i1226" type="#_x0000_t75" style="width:89.25pt;height:36pt" o:ole="">
                  <v:imagedata r:id="rId97" o:title=""/>
                </v:shape>
                <o:OLEObject Type="Embed" ProgID="Equation.DSMT4" ShapeID="_x0000_i1226" DrawAspect="Content" ObjectID="_1532331933" r:id="rId98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dM1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111285" w:rsidRDefault="007518F7" w:rsidP="007518F7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1260" w:dyaOrig="580">
                <v:shape id="_x0000_i1231" type="#_x0000_t75" style="width:63pt;height:29.25pt" o:ole="">
                  <v:imagedata r:id="rId99" o:title=""/>
                </v:shape>
                <o:OLEObject Type="Embed" ProgID="Equation.DSMT4" ShapeID="_x0000_i1231" DrawAspect="Content" ObjectID="_1532331934" r:id="rId100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 or  </w:t>
            </w: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720" w:dyaOrig="620">
                <v:shape id="_x0000_i1235" type="#_x0000_t75" style="width:36pt;height:30.75pt" o:ole="">
                  <v:imagedata r:id="rId101" o:title=""/>
                </v:shape>
                <o:OLEObject Type="Embed" ProgID="Equation.DSMT4" ShapeID="_x0000_i1235" DrawAspect="Content" ObjectID="_1532331935" r:id="rId102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775827" w:rsidRDefault="009E4E2B" w:rsidP="001F3B03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cso</w:t>
            </w:r>
            <w:proofErr w:type="spellEnd"/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Pr="00051998" w:rsidRDefault="007D5B01" w:rsidP="00F56D9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1F3B0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[4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111285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</w:t>
            </w:r>
            <w:r w:rsidRPr="00051998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361B25" w:rsidRDefault="007518F7" w:rsidP="007518F7">
            <w:pPr>
              <w:spacing w:line="360" w:lineRule="auto"/>
              <w:contextualSpacing/>
              <w:rPr>
                <w:rFonts w:ascii="Times New Roman" w:eastAsia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2480" w:dyaOrig="639">
                <v:shape id="_x0000_i1240" type="#_x0000_t75" style="width:123.75pt;height:32.25pt" o:ole="">
                  <v:imagedata r:id="rId103" o:title=""/>
                </v:shape>
                <o:OLEObject Type="Embed" ProgID="Equation.DSMT4" ShapeID="_x0000_i1240" DrawAspect="Content" ObjectID="_1532331936" r:id="rId104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F56D9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So </w:t>
            </w:r>
            <w:r w:rsidR="007518F7" w:rsidRPr="007518F7">
              <w:rPr>
                <w:rFonts w:ascii="Times New Roman" w:hAnsi="Times New Roman"/>
                <w:position w:val="-28"/>
                <w:szCs w:val="22"/>
              </w:rPr>
              <w:object w:dxaOrig="3240" w:dyaOrig="680">
                <v:shape id="_x0000_i1244" type="#_x0000_t75" style="width:162pt;height:33.75pt" o:ole="">
                  <v:imagedata r:id="rId105" o:title=""/>
                </v:shape>
                <o:OLEObject Type="Embed" ProgID="Equation.DSMT4" ShapeID="_x0000_i1244" DrawAspect="Content" ObjectID="_1532331937" r:id="rId106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F56D9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Coordinates are </w:t>
            </w:r>
            <w:r w:rsidR="007518F7" w:rsidRPr="007518F7">
              <w:rPr>
                <w:rFonts w:ascii="Times New Roman" w:hAnsi="Times New Roman"/>
                <w:position w:val="-18"/>
                <w:szCs w:val="22"/>
              </w:rPr>
              <w:object w:dxaOrig="880" w:dyaOrig="460">
                <v:shape id="_x0000_i1249" type="#_x0000_t75" style="width:44.25pt;height:23.25pt" o:ole="">
                  <v:imagedata r:id="rId107" o:title=""/>
                </v:shape>
                <o:OLEObject Type="Embed" ProgID="Equation.DSMT4" ShapeID="_x0000_i1249" DrawAspect="Content" ObjectID="_1532331938" r:id="rId108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1F3B03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Pr="00051998" w:rsidRDefault="007D5B01" w:rsidP="00F56D9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Pr="00051998" w:rsidRDefault="007D5B01" w:rsidP="00F56D9D">
            <w:pPr>
              <w:jc w:val="right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[2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7D5B01" w:rsidTr="00D53EC8">
        <w:tc>
          <w:tcPr>
            <w:tcW w:w="1101" w:type="dxa"/>
            <w:tcBorders>
              <w:top w:val="nil"/>
            </w:tcBorders>
          </w:tcPr>
          <w:p w:rsidR="007D5B01" w:rsidRPr="00051998" w:rsidRDefault="007D5B01" w:rsidP="00F56D9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7D5B01" w:rsidRPr="00051998" w:rsidRDefault="007D5B01" w:rsidP="00F56D9D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D5B01" w:rsidRPr="00051998" w:rsidRDefault="007D5B01" w:rsidP="001F3B03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6</w:t>
            </w:r>
            <w:r w:rsidR="001F3B03">
              <w:rPr>
                <w:rFonts w:ascii="Times New Roman" w:hAnsi="Times New Roman"/>
                <w:b/>
                <w:szCs w:val="22"/>
              </w:rPr>
              <w:t xml:space="preserve"> marks</w:t>
            </w: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</w:p>
        </w:tc>
      </w:tr>
    </w:tbl>
    <w:p w:rsidR="007D5B01" w:rsidRDefault="007D5B01" w:rsidP="0016342E"/>
    <w:p w:rsidR="007D5B01" w:rsidRDefault="007D5B01" w:rsidP="00E003B9"/>
    <w:p w:rsidR="007D5B01" w:rsidRDefault="007D5B01" w:rsidP="00E003B9"/>
    <w:p w:rsidR="007D5B01" w:rsidRDefault="007D5B01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7518F7" w:rsidRDefault="007518F7" w:rsidP="00E003B9"/>
    <w:p w:rsidR="007518F7" w:rsidRDefault="007518F7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p w:rsidR="00D53EC8" w:rsidRDefault="00D53EC8" w:rsidP="00E003B9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804"/>
        <w:gridCol w:w="1275"/>
      </w:tblGrid>
      <w:tr w:rsidR="009E4E2B" w:rsidTr="00D53EC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D208CF">
            <w:pPr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lastRenderedPageBreak/>
              <w:t>Question Number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AE4115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D208CF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rPr>
          <w:trHeight w:val="1280"/>
        </w:trPr>
        <w:tc>
          <w:tcPr>
            <w:tcW w:w="1101" w:type="dxa"/>
            <w:tcBorders>
              <w:bottom w:val="nil"/>
            </w:tcBorders>
          </w:tcPr>
          <w:p w:rsidR="009E4E2B" w:rsidRDefault="00D53EC8" w:rsidP="00D53EC8">
            <w:pPr>
              <w:rPr>
                <w:rFonts w:ascii="Times New Roman" w:hAnsi="Times New Roman"/>
              </w:rPr>
            </w:pPr>
            <w:r w:rsidRPr="00D53EC8">
              <w:rPr>
                <w:rFonts w:ascii="Times New Roman" w:hAnsi="Times New Roman"/>
                <w:b/>
              </w:rPr>
              <w:t>6.</w:t>
            </w:r>
            <w:r>
              <w:rPr>
                <w:rFonts w:ascii="Times New Roman" w:hAnsi="Times New Roman"/>
              </w:rPr>
              <w:t xml:space="preserve">   </w:t>
            </w:r>
            <w:r w:rsidR="009E4E2B" w:rsidRPr="0016342E">
              <w:rPr>
                <w:rFonts w:ascii="Times New Roman" w:hAnsi="Times New Roman"/>
              </w:rPr>
              <w:t>(</w:t>
            </w:r>
            <w:proofErr w:type="spellStart"/>
            <w:r w:rsidR="009E4E2B" w:rsidRPr="0016342E">
              <w:rPr>
                <w:rFonts w:ascii="Times New Roman" w:hAnsi="Times New Roman"/>
              </w:rPr>
              <w:t>i</w:t>
            </w:r>
            <w:proofErr w:type="spellEnd"/>
            <w:r w:rsidR="009E4E2B" w:rsidRPr="0016342E">
              <w:rPr>
                <w:rFonts w:ascii="Times New Roman" w:hAnsi="Times New Roman"/>
              </w:rPr>
              <w:t>)</w:t>
            </w:r>
          </w:p>
          <w:p w:rsidR="009E4E2B" w:rsidRPr="00CD20A8" w:rsidRDefault="009E4E2B" w:rsidP="000B2755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04" w:type="dxa"/>
            <w:tcBorders>
              <w:bottom w:val="nil"/>
            </w:tcBorders>
          </w:tcPr>
          <w:p w:rsidR="009E4E2B" w:rsidRDefault="007518F7" w:rsidP="00D53EC8">
            <w:pPr>
              <w:spacing w:line="360" w:lineRule="auto"/>
              <w:rPr>
                <w:lang w:val="en-US"/>
              </w:rPr>
            </w:pPr>
            <w:r w:rsidRPr="007518F7">
              <w:rPr>
                <w:position w:val="-28"/>
                <w:lang w:val="en-US"/>
              </w:rPr>
              <w:object w:dxaOrig="5140" w:dyaOrig="639">
                <v:shape id="_x0000_i1254" type="#_x0000_t75" style="width:257.25pt;height:32.25pt" o:ole="">
                  <v:imagedata r:id="rId109" o:title=""/>
                </v:shape>
                <o:OLEObject Type="Embed" ProgID="Equation.DSMT4" ShapeID="_x0000_i1254" DrawAspect="Content" ObjectID="_1532331939" r:id="rId110"/>
              </w:object>
            </w:r>
          </w:p>
          <w:p w:rsidR="009E4E2B" w:rsidRDefault="007518F7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0"/>
                <w:szCs w:val="22"/>
              </w:rPr>
              <w:object w:dxaOrig="2960" w:dyaOrig="300">
                <v:shape id="_x0000_i1258" type="#_x0000_t75" style="width:147.75pt;height:15pt" o:ole="">
                  <v:imagedata r:id="rId111" o:title=""/>
                </v:shape>
                <o:OLEObject Type="Embed" ProgID="Equation.DSMT4" ShapeID="_x0000_i1258" DrawAspect="Content" ObjectID="_1532331940" r:id="rId112"/>
              </w:object>
            </w:r>
          </w:p>
          <w:p w:rsidR="009E4E2B" w:rsidRPr="00EC7774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2"/>
                <w:szCs w:val="22"/>
              </w:rPr>
              <w:object w:dxaOrig="3320" w:dyaOrig="340">
                <v:shape id="_x0000_i1262" type="#_x0000_t75" style="width:165.75pt;height:17.25pt" o:ole="">
                  <v:imagedata r:id="rId113" o:title=""/>
                </v:shape>
                <o:OLEObject Type="Embed" ProgID="Equation.DSMT4" ShapeID="_x0000_i1262" DrawAspect="Content" ObjectID="_1532331941" r:id="rId114"/>
              </w:objec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9E4E2B" w:rsidRPr="00EC7774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M1 </w:t>
            </w:r>
          </w:p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</w:t>
            </w:r>
          </w:p>
          <w:p w:rsidR="009E4E2B" w:rsidRPr="00EC7774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E4E2B" w:rsidTr="00D53EC8">
        <w:trPr>
          <w:trHeight w:val="1400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7518F7" w:rsidRPr="007518F7">
              <w:rPr>
                <w:rFonts w:ascii="Times New Roman" w:hAnsi="Times New Roman"/>
                <w:position w:val="-28"/>
                <w:szCs w:val="22"/>
              </w:rPr>
              <w:object w:dxaOrig="3560" w:dyaOrig="660">
                <v:shape id="_x0000_i1266" type="#_x0000_t75" style="width:177.75pt;height:33pt" o:ole="">
                  <v:imagedata r:id="rId115" o:title=""/>
                </v:shape>
                <o:OLEObject Type="Embed" ProgID="Equation.DSMT4" ShapeID="_x0000_i1266" DrawAspect="Content" ObjectID="_1532331942" r:id="rId116"/>
              </w:object>
            </w:r>
          </w:p>
          <w:p w:rsidR="009E4E2B" w:rsidRPr="00EC7774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   </w:t>
            </w:r>
            <w:r w:rsidR="007518F7" w:rsidRPr="007518F7">
              <w:rPr>
                <w:rFonts w:ascii="Times New Roman" w:hAnsi="Times New Roman"/>
                <w:position w:val="-12"/>
                <w:szCs w:val="22"/>
              </w:rPr>
              <w:object w:dxaOrig="2840" w:dyaOrig="360">
                <v:shape id="_x0000_i1270" type="#_x0000_t75" style="width:141.75pt;height:18pt" o:ole="">
                  <v:imagedata r:id="rId117" o:title=""/>
                </v:shape>
                <o:OLEObject Type="Embed" ProgID="Equation.DSMT4" ShapeID="_x0000_i1270" DrawAspect="Content" ObjectID="_1532331943" r:id="rId118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EC7774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  <w:r w:rsidR="00D53EC8">
              <w:rPr>
                <w:rFonts w:ascii="Times New Roman" w:hAnsi="Times New Roman"/>
                <w:szCs w:val="22"/>
              </w:rPr>
              <w:t xml:space="preserve"> </w:t>
            </w:r>
            <w:r w:rsidRPr="00EC7774">
              <w:rPr>
                <w:rFonts w:ascii="Times New Roman" w:hAnsi="Times New Roman"/>
                <w:szCs w:val="22"/>
              </w:rPr>
              <w:t>A1</w:t>
            </w:r>
            <w:r>
              <w:rPr>
                <w:rFonts w:ascii="Times New Roman" w:hAnsi="Times New Roman"/>
                <w:szCs w:val="22"/>
              </w:rPr>
              <w:t xml:space="preserve"> ft</w:t>
            </w:r>
          </w:p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9E4E2B" w:rsidRPr="00533B74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EC7774">
              <w:rPr>
                <w:rFonts w:ascii="Times New Roman" w:hAnsi="Times New Roman"/>
                <w:szCs w:val="22"/>
              </w:rPr>
              <w:t>A1</w:t>
            </w:r>
            <w:r>
              <w:rPr>
                <w:rFonts w:ascii="Times New Roman" w:hAnsi="Times New Roman"/>
                <w:szCs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cao</w:t>
            </w:r>
            <w:proofErr w:type="spellEnd"/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Pr="00051998" w:rsidRDefault="007D5B01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[6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D208CF">
            <w:pPr>
              <w:jc w:val="center"/>
              <w:rPr>
                <w:rFonts w:ascii="Times New Roman" w:hAnsi="Times New Roman"/>
              </w:rPr>
            </w:pPr>
            <w:r w:rsidRPr="0016342E">
              <w:rPr>
                <w:rFonts w:ascii="Times New Roman" w:hAnsi="Times New Roman"/>
              </w:rPr>
              <w:t>(i</w:t>
            </w:r>
            <w:r>
              <w:rPr>
                <w:rFonts w:ascii="Times New Roman" w:hAnsi="Times New Roman"/>
              </w:rPr>
              <w:t>i</w:t>
            </w:r>
            <w:r w:rsidRPr="0016342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(a)</w:t>
            </w:r>
          </w:p>
          <w:p w:rsidR="009E4E2B" w:rsidRPr="00C5362B" w:rsidRDefault="009E4E2B" w:rsidP="00D208CF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FC2CC6">
              <w:rPr>
                <w:rFonts w:ascii="Times New Roman" w:hAnsi="Times New Roman"/>
                <w:noProof/>
                <w:position w:val="-16"/>
                <w:szCs w:val="22"/>
                <w:lang w:val="en-US"/>
              </w:rPr>
              <w:pict>
                <v:shape id="Picture 365" o:spid="_x0000_i1273" type="#_x0000_t75" style="width:78.75pt;height:21.75pt;visibility:visible">
                  <v:imagedata r:id="rId119" o:title=""/>
                </v:shape>
              </w:pict>
            </w:r>
            <w:r w:rsidR="007518F7" w:rsidRPr="007518F7">
              <w:rPr>
                <w:rFonts w:ascii="Times New Roman" w:hAnsi="Times New Roman"/>
                <w:noProof/>
                <w:position w:val="-22"/>
                <w:szCs w:val="22"/>
                <w:lang w:val="en-US"/>
              </w:rPr>
              <w:object w:dxaOrig="1600" w:dyaOrig="580">
                <v:shape id="_x0000_i1276" type="#_x0000_t75" style="width:80.25pt;height:29.25pt" o:ole="">
                  <v:imagedata r:id="rId120" o:title=""/>
                </v:shape>
                <o:OLEObject Type="Embed" ProgID="Equation.DSMT4" ShapeID="_x0000_i1276" DrawAspect="Content" ObjectID="_1532331944" r:id="rId121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 or  </w:t>
            </w:r>
            <w:r w:rsidR="007518F7" w:rsidRPr="007518F7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1260" w:dyaOrig="580">
                <v:shape id="_x0000_i1281" type="#_x0000_t75" style="width:63pt;height:29.25pt" o:ole="">
                  <v:imagedata r:id="rId122" o:title=""/>
                </v:shape>
                <o:OLEObject Type="Embed" ProgID="Equation.DSMT4" ShapeID="_x0000_i1281" DrawAspect="Content" ObjectID="_1532331945" r:id="rId123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 or  </w:t>
            </w:r>
            <w:r w:rsidRPr="00FC2CC6">
              <w:rPr>
                <w:rFonts w:ascii="Times New Roman" w:hAnsi="Times New Roman"/>
                <w:noProof/>
                <w:position w:val="-10"/>
                <w:szCs w:val="22"/>
                <w:lang w:val="en-US"/>
              </w:rPr>
              <w:pict>
                <v:shape id="Picture 368" o:spid="_x0000_i1284" type="#_x0000_t75" style="width:85.5pt;height:14.25pt;visibility:visible">
                  <v:imagedata r:id="rId124" o:title=""/>
                </v:shape>
              </w:pi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6A065C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b/>
                <w:position w:val="-26"/>
                <w:szCs w:val="22"/>
              </w:rPr>
              <w:object w:dxaOrig="3000" w:dyaOrig="700">
                <v:shape id="_x0000_i1287" type="#_x0000_t75" style="width:150pt;height:35.25pt" o:ole="">
                  <v:imagedata r:id="rId125" o:title=""/>
                </v:shape>
                <o:OLEObject Type="Embed" ProgID="Equation.DSMT4" ShapeID="_x0000_i1287" DrawAspect="Content" ObjectID="_1532331946" r:id="rId126"/>
              </w:object>
            </w:r>
            <w:r w:rsidR="009E4E2B">
              <w:rPr>
                <w:rFonts w:ascii="Times New Roman" w:hAnsi="Times New Roman"/>
                <w:b/>
                <w:szCs w:val="22"/>
              </w:rPr>
              <w:t xml:space="preserve">   </w:t>
            </w:r>
            <w:r w:rsidR="009E4E2B">
              <w:rPr>
                <w:rFonts w:ascii="Times New Roman" w:hAnsi="Times New Roman"/>
                <w:szCs w:val="22"/>
              </w:rPr>
              <w:t xml:space="preserve">or   </w:t>
            </w: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2659" w:dyaOrig="700">
                <v:shape id="_x0000_i1291" type="#_x0000_t75" style="width:132.75pt;height:35.25pt" o:ole="">
                  <v:imagedata r:id="rId127" o:title=""/>
                </v:shape>
                <o:OLEObject Type="Embed" ProgID="Equation.DSMT4" ShapeID="_x0000_i1291" DrawAspect="Content" ObjectID="_1532331947" r:id="rId128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BD26F4" w:rsidRDefault="007518F7" w:rsidP="007518F7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b/>
                <w:position w:val="-26"/>
                <w:szCs w:val="22"/>
              </w:rPr>
              <w:object w:dxaOrig="2460" w:dyaOrig="639">
                <v:shape id="_x0000_i1296" type="#_x0000_t75" style="width:123pt;height:32.25pt" o:ole="">
                  <v:imagedata r:id="rId129" o:title=""/>
                </v:shape>
                <o:OLEObject Type="Embed" ProgID="Equation.DSMT4" ShapeID="_x0000_i1296" DrawAspect="Content" ObjectID="_1532331948" r:id="rId130"/>
              </w:object>
            </w:r>
            <w:r w:rsidRPr="007518F7">
              <w:rPr>
                <w:rFonts w:ascii="Times New Roman" w:hAnsi="Times New Roman"/>
                <w:b/>
                <w:position w:val="-26"/>
                <w:szCs w:val="22"/>
              </w:rPr>
              <w:object w:dxaOrig="2340" w:dyaOrig="639">
                <v:shape id="_x0000_i1300" type="#_x0000_t75" style="width:117pt;height:32.25pt" o:ole="">
                  <v:imagedata r:id="rId131" o:title=""/>
                </v:shape>
                <o:OLEObject Type="Embed" ProgID="Equation.DSMT4" ShapeID="_x0000_i1300" DrawAspect="Content" ObjectID="_1532331949" r:id="rId132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FC2CC6">
              <w:rPr>
                <w:rFonts w:ascii="Times New Roman" w:hAnsi="Times New Roman"/>
                <w:noProof/>
                <w:position w:val="-12"/>
                <w:szCs w:val="22"/>
                <w:lang w:val="en-US"/>
              </w:rPr>
              <w:pict>
                <v:shape id="Picture 374" o:spid="_x0000_i1303" type="#_x0000_t75" style="width:21.75pt;height:21.75pt;visibility:visible">
                  <v:imagedata r:id="rId133" o:title=""/>
                </v:shape>
              </w:pic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8C43EF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b/>
                <w:position w:val="-26"/>
                <w:szCs w:val="22"/>
              </w:rPr>
              <w:object w:dxaOrig="1420" w:dyaOrig="639">
                <v:shape id="_x0000_i1306" type="#_x0000_t75" style="width:71.25pt;height:32.25pt" o:ole="">
                  <v:imagedata r:id="rId134" o:title=""/>
                </v:shape>
                <o:OLEObject Type="Embed" ProgID="Equation.DSMT4" ShapeID="_x0000_i1306" DrawAspect="Content" ObjectID="_1532331950" r:id="rId135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4620" w:dyaOrig="620">
                <v:shape id="_x0000_i1310" type="#_x0000_t75" style="width:231pt;height:30.75pt" o:ole="">
                  <v:imagedata r:id="rId136" o:title=""/>
                </v:shape>
                <o:OLEObject Type="Embed" ProgID="Equation.DSMT4" ShapeID="_x0000_i1310" DrawAspect="Content" ObjectID="_1532331951" r:id="rId137"/>
              </w:object>
            </w:r>
            <w:r w:rsidR="00D53EC8">
              <w:rPr>
                <w:rFonts w:ascii="Times New Roman" w:hAnsi="Times New Roman"/>
                <w:szCs w:val="22"/>
              </w:rPr>
              <w:t xml:space="preserve">   </w:t>
            </w:r>
            <w:r w:rsidRPr="007518F7">
              <w:rPr>
                <w:rFonts w:ascii="Times New Roman" w:hAnsi="Times New Roman"/>
                <w:position w:val="-12"/>
                <w:szCs w:val="22"/>
              </w:rPr>
              <w:object w:dxaOrig="1560" w:dyaOrig="360">
                <v:shape id="_x0000_i1314" type="#_x0000_t75" style="width:78pt;height:18pt" o:ole="">
                  <v:imagedata r:id="rId138" o:title=""/>
                </v:shape>
                <o:OLEObject Type="Embed" ProgID="Equation.DSMT4" ShapeID="_x0000_i1314" DrawAspect="Content" ObjectID="_1532331952" r:id="rId139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Pr="00051998" w:rsidRDefault="007D5B01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[5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5C3085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</w:rPr>
              <w:t>(ii) (b)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5934E6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8"/>
                <w:szCs w:val="22"/>
              </w:rPr>
              <w:object w:dxaOrig="4520" w:dyaOrig="680">
                <v:shape id="_x0000_i1319" type="#_x0000_t75" style="width:225.75pt;height:33.75pt" o:ole="">
                  <v:imagedata r:id="rId140" o:title=""/>
                </v:shape>
                <o:OLEObject Type="Embed" ProgID="Equation.DSMT4" ShapeID="_x0000_i1319" DrawAspect="Content" ObjectID="_1532331953" r:id="rId141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M1 </w:t>
            </w:r>
          </w:p>
        </w:tc>
      </w:tr>
      <w:tr w:rsidR="009E4E2B" w:rsidTr="00D53EC8">
        <w:trPr>
          <w:trHeight w:val="715"/>
        </w:trPr>
        <w:tc>
          <w:tcPr>
            <w:tcW w:w="1101" w:type="dxa"/>
            <w:tcBorders>
              <w:top w:val="nil"/>
              <w:bottom w:val="nil"/>
            </w:tcBorders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321B76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3879" w:dyaOrig="639">
                <v:shape id="_x0000_i1323" type="#_x0000_t75" style="width:194.25pt;height:32.25pt" o:ole="">
                  <v:imagedata r:id="rId142" o:title=""/>
                </v:shape>
                <o:OLEObject Type="Embed" ProgID="Equation.DSMT4" ShapeID="_x0000_i1323" DrawAspect="Content" ObjectID="_1532331954" r:id="rId143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Pr="0005199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40"/>
                <w:szCs w:val="22"/>
              </w:rPr>
              <w:object w:dxaOrig="6340" w:dyaOrig="920">
                <v:shape id="_x0000_i1327" type="#_x0000_t75" style="width:317.25pt;height:45.75pt" o:ole="">
                  <v:imagedata r:id="rId144" o:title=""/>
                </v:shape>
                <o:OLEObject Type="Embed" ProgID="Equation.DSMT4" ShapeID="_x0000_i1327" DrawAspect="Content" ObjectID="_1532331955" r:id="rId145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Pr="0005199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1120" w:dyaOrig="580">
                <v:shape id="_x0000_i1331" type="#_x0000_t75" style="width:56.25pt;height:29.25pt" o:ole="">
                  <v:imagedata r:id="rId146" o:title=""/>
                </v:shape>
                <o:OLEObject Type="Embed" ProgID="Equation.DSMT4" ShapeID="_x0000_i1331" DrawAspect="Content" ObjectID="_1532331956" r:id="rId147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9E4E2B">
              <w:rPr>
                <w:rFonts w:ascii="Times New Roman" w:hAnsi="Times New Roman"/>
                <w:szCs w:val="22"/>
              </w:rPr>
              <w:t>o.e</w:t>
            </w:r>
            <w:proofErr w:type="spellEnd"/>
            <w:r w:rsidR="009E4E2B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</w:tcPr>
          <w:p w:rsidR="007D5B01" w:rsidRPr="00051998" w:rsidRDefault="007D5B01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7D5B01" w:rsidRPr="00051998" w:rsidRDefault="007D5B01" w:rsidP="00D53EC8">
            <w:pPr>
              <w:spacing w:line="360" w:lineRule="auto"/>
              <w:ind w:right="11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[4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7D5B01" w:rsidTr="00D53EC8">
        <w:tc>
          <w:tcPr>
            <w:tcW w:w="1101" w:type="dxa"/>
            <w:tcBorders>
              <w:top w:val="nil"/>
            </w:tcBorders>
          </w:tcPr>
          <w:p w:rsidR="007D5B01" w:rsidRPr="00051998" w:rsidRDefault="007D5B01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7D5B01" w:rsidRPr="00051998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D5B01" w:rsidRPr="00051998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15 </w:t>
            </w:r>
            <w:r w:rsidR="00D53EC8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</w:tbl>
    <w:p w:rsidR="00D53EC8" w:rsidRDefault="00D53EC8"/>
    <w:p w:rsidR="007518F7" w:rsidRDefault="007518F7"/>
    <w:p w:rsidR="007518F7" w:rsidRDefault="007518F7"/>
    <w:p w:rsidR="00D53EC8" w:rsidRDefault="00D53EC8"/>
    <w:p w:rsidR="00D53EC8" w:rsidRDefault="00D53EC8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804"/>
        <w:gridCol w:w="1275"/>
      </w:tblGrid>
      <w:tr w:rsidR="009E4E2B" w:rsidTr="00D53EC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E4E2B" w:rsidRPr="00D53EC8" w:rsidRDefault="00D53EC8" w:rsidP="000750E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lastRenderedPageBreak/>
              <w:br w:type="page"/>
            </w:r>
            <w:r w:rsidR="007D5B01" w:rsidRPr="00D53EC8">
              <w:rPr>
                <w:b/>
              </w:rPr>
              <w:br w:type="column"/>
            </w:r>
            <w:r w:rsidR="009E4E2B" w:rsidRPr="00D53EC8">
              <w:rPr>
                <w:rFonts w:ascii="Times New Roman" w:hAnsi="Times New Roman"/>
                <w:b/>
                <w:szCs w:val="22"/>
              </w:rPr>
              <w:t>Question Number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D53EC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D208CF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rPr>
          <w:trHeight w:val="730"/>
        </w:trPr>
        <w:tc>
          <w:tcPr>
            <w:tcW w:w="1101" w:type="dxa"/>
            <w:tcBorders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7.</w:t>
            </w:r>
            <w:r w:rsidR="00D53EC8">
              <w:rPr>
                <w:rFonts w:ascii="Times New Roman" w:hAnsi="Times New Roman"/>
                <w:szCs w:val="22"/>
              </w:rPr>
              <w:t xml:space="preserve">   </w:t>
            </w:r>
            <w:r>
              <w:rPr>
                <w:rFonts w:ascii="Times New Roman" w:hAnsi="Times New Roman"/>
                <w:szCs w:val="22"/>
              </w:rPr>
              <w:t xml:space="preserve"> (a</w:t>
            </w:r>
            <w:r w:rsidRPr="00051998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9E4E2B" w:rsidRPr="00D56208" w:rsidRDefault="007518F7" w:rsidP="007518F7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position w:val="-30"/>
                <w:szCs w:val="22"/>
              </w:rPr>
              <w:object w:dxaOrig="3340" w:dyaOrig="720">
                <v:shape id="_x0000_i1335" type="#_x0000_t75" style="width:167.25pt;height:36pt" o:ole="">
                  <v:imagedata r:id="rId148" o:title=""/>
                </v:shape>
                <o:OLEObject Type="Embed" ProgID="Equation.DSMT4" ShapeID="_x0000_i1335" DrawAspect="Content" ObjectID="_1532331957" r:id="rId149"/>
              </w:objec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  <w:r w:rsidR="00D53EC8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Pr="00051998" w:rsidRDefault="007D5B01" w:rsidP="00D208CF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Pr="00E73FD9" w:rsidRDefault="007D5B01" w:rsidP="00E73FD9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[2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EB2D1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05199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3760" w:dyaOrig="760">
                <v:shape id="_x0000_i1339" type="#_x0000_t75" style="width:188.25pt;height:38.25pt" o:ole="">
                  <v:imagedata r:id="rId150" o:title=""/>
                </v:shape>
                <o:OLEObject Type="Embed" ProgID="Equation.DSMT4" ShapeID="_x0000_i1339" DrawAspect="Content" ObjectID="_1532331958" r:id="rId151"/>
              </w:object>
            </w:r>
            <w:r w:rsidR="009E4E2B" w:rsidRPr="00051998">
              <w:rPr>
                <w:rFonts w:ascii="Times New Roman" w:hAnsi="Times New Roman"/>
                <w:szCs w:val="22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EB2D1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1F272C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So, </w:t>
            </w:r>
            <w:r w:rsidR="007518F7" w:rsidRPr="007518F7">
              <w:rPr>
                <w:rFonts w:ascii="Times New Roman" w:hAnsi="Times New Roman"/>
                <w:position w:val="-22"/>
                <w:szCs w:val="22"/>
              </w:rPr>
              <w:object w:dxaOrig="680" w:dyaOrig="580">
                <v:shape id="_x0000_i1343" type="#_x0000_t75" style="width:33.75pt;height:29.25pt" o:ole="">
                  <v:imagedata r:id="rId152" o:title=""/>
                </v:shape>
                <o:OLEObject Type="Embed" ProgID="Equation.DSMT4" ShapeID="_x0000_i1343" DrawAspect="Content" ObjectID="_1532331959" r:id="rId153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Default="007D5B01" w:rsidP="00EB2D1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[2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(c</w:t>
            </w:r>
            <w:r w:rsidRPr="00051998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13232A" w:rsidRDefault="007518F7" w:rsidP="007518F7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rPr>
                <w:rFonts w:ascii="Times New Roman" w:hAnsi="Times New Roman"/>
                <w:i/>
                <w:szCs w:val="22"/>
              </w:rPr>
            </w:pPr>
            <w:r w:rsidRPr="007518F7">
              <w:rPr>
                <w:rFonts w:ascii="Times New Roman" w:hAnsi="Times New Roman"/>
                <w:position w:val="-30"/>
                <w:szCs w:val="22"/>
              </w:rPr>
              <w:object w:dxaOrig="1740" w:dyaOrig="760">
                <v:shape id="_x0000_i1348" type="#_x0000_t75" style="width:87pt;height:38.25pt" o:ole="">
                  <v:imagedata r:id="rId154" o:title=""/>
                </v:shape>
                <o:OLEObject Type="Embed" ProgID="Equation.DSMT4" ShapeID="_x0000_i1348" DrawAspect="Content" ObjectID="_1532331960" r:id="rId155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C80AF9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054674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54"/>
                <w:szCs w:val="22"/>
              </w:rPr>
              <w:object w:dxaOrig="5040" w:dyaOrig="1219">
                <v:shape id="_x0000_i1352" type="#_x0000_t75" style="width:252pt;height:60.75pt" o:ole="">
                  <v:imagedata r:id="rId156" o:title=""/>
                </v:shape>
                <o:OLEObject Type="Embed" ProgID="Equation.DSMT4" ShapeID="_x0000_i1352" DrawAspect="Content" ObjectID="_1532331961" r:id="rId157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M1 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Pr="0005199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3019" w:dyaOrig="639">
                <v:shape id="_x0000_i1356" type="#_x0000_t75" style="width:150.75pt;height:32.25pt" o:ole="">
                  <v:imagedata r:id="rId158" o:title=""/>
                </v:shape>
                <o:OLEObject Type="Embed" ProgID="Equation.DSMT4" ShapeID="_x0000_i1356" DrawAspect="Content" ObjectID="_1532331962" r:id="rId159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 ft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</w:tcPr>
          <w:p w:rsidR="009E4E2B" w:rsidRPr="00051998" w:rsidRDefault="009E4E2B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05199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4360" w:dyaOrig="639">
                <v:shape id="_x0000_i1360" type="#_x0000_t75" style="width:218.25pt;height:32.25pt" o:ole="">
                  <v:imagedata r:id="rId160" o:title=""/>
                </v:shape>
                <o:OLEObject Type="Embed" ProgID="Equation.DSMT4" ShapeID="_x0000_i1360" DrawAspect="Content" ObjectID="_1532331963" r:id="rId161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051998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nil"/>
            </w:tcBorders>
          </w:tcPr>
          <w:p w:rsidR="007D5B01" w:rsidRPr="00051998" w:rsidRDefault="007D5B01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7D5B01" w:rsidRPr="00051998" w:rsidRDefault="007D5B01" w:rsidP="00D208CF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[4</w:t>
            </w:r>
            <w:r w:rsidRPr="00442852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D53EC8" w:rsidTr="00D53EC8">
        <w:tc>
          <w:tcPr>
            <w:tcW w:w="1101" w:type="dxa"/>
            <w:tcBorders>
              <w:top w:val="nil"/>
            </w:tcBorders>
          </w:tcPr>
          <w:p w:rsidR="00D53EC8" w:rsidRPr="00051998" w:rsidRDefault="00D53EC8" w:rsidP="00D208CF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D53EC8" w:rsidRPr="00051998" w:rsidRDefault="00D53EC8" w:rsidP="00D208CF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53EC8" w:rsidRDefault="00D53EC8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8 marks</w:t>
            </w:r>
          </w:p>
        </w:tc>
      </w:tr>
    </w:tbl>
    <w:p w:rsidR="007D5B01" w:rsidRDefault="007D5B01"/>
    <w:p w:rsidR="007D5B01" w:rsidRDefault="007D5B01" w:rsidP="0016342E"/>
    <w:p w:rsidR="007D5B01" w:rsidRDefault="007D5B01" w:rsidP="0016342E"/>
    <w:p w:rsidR="007D5B01" w:rsidRDefault="007D5B01" w:rsidP="0016342E"/>
    <w:p w:rsidR="007D5B01" w:rsidRDefault="007D5B01" w:rsidP="0016342E"/>
    <w:p w:rsidR="007D5B01" w:rsidRDefault="007D5B01" w:rsidP="0016342E"/>
    <w:p w:rsidR="007D5B01" w:rsidRDefault="007D5B01" w:rsidP="0016342E"/>
    <w:p w:rsidR="007D5B01" w:rsidRDefault="007D5B01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p w:rsidR="00D53EC8" w:rsidRDefault="00D53EC8" w:rsidP="0016342E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804"/>
        <w:gridCol w:w="1275"/>
      </w:tblGrid>
      <w:tr w:rsidR="009E4E2B" w:rsidTr="00D53EC8">
        <w:trPr>
          <w:tblHeader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106F7C">
            <w:pPr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lastRenderedPageBreak/>
              <w:t>Question Number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D53EC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Scheme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E4E2B" w:rsidRPr="00D53EC8" w:rsidRDefault="009E4E2B" w:rsidP="00106F7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Marks</w:t>
            </w:r>
          </w:p>
        </w:tc>
      </w:tr>
      <w:tr w:rsidR="009E4E2B" w:rsidTr="00D53EC8">
        <w:trPr>
          <w:trHeight w:val="243"/>
        </w:trPr>
        <w:tc>
          <w:tcPr>
            <w:tcW w:w="1101" w:type="dxa"/>
            <w:tcBorders>
              <w:bottom w:val="nil"/>
            </w:tcBorders>
            <w:vAlign w:val="center"/>
          </w:tcPr>
          <w:p w:rsidR="009E4E2B" w:rsidRDefault="00D53EC8" w:rsidP="00106F7C">
            <w:pPr>
              <w:jc w:val="center"/>
              <w:rPr>
                <w:rFonts w:ascii="Times New Roman" w:hAnsi="Times New Roman"/>
                <w:szCs w:val="22"/>
              </w:rPr>
            </w:pPr>
            <w:r w:rsidRPr="00D53EC8">
              <w:rPr>
                <w:rFonts w:ascii="Times New Roman" w:hAnsi="Times New Roman"/>
                <w:b/>
                <w:szCs w:val="22"/>
              </w:rPr>
              <w:t>8.</w:t>
            </w:r>
            <w:r>
              <w:rPr>
                <w:rFonts w:ascii="Times New Roman" w:hAnsi="Times New Roman"/>
                <w:szCs w:val="22"/>
              </w:rPr>
              <w:t xml:space="preserve">   </w:t>
            </w:r>
            <w:r w:rsidR="009E4E2B">
              <w:rPr>
                <w:rFonts w:ascii="Times New Roman" w:hAnsi="Times New Roman"/>
                <w:szCs w:val="22"/>
              </w:rPr>
              <w:t>(a)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0"/>
                <w:sz w:val="24"/>
                <w:szCs w:val="24"/>
              </w:rPr>
              <w:object w:dxaOrig="980" w:dyaOrig="300">
                <v:shape id="_x0000_i1364" type="#_x0000_t75" style="width:48.75pt;height:15pt" o:ole="">
                  <v:imagedata r:id="rId162" o:title=""/>
                </v:shape>
                <o:OLEObject Type="Embed" ProgID="Equation.DSMT4" ShapeID="_x0000_i1364" DrawAspect="Content" ObjectID="_1532331964" r:id="rId163"/>
              </w:objec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9E4E2B" w:rsidRPr="007E6BA7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7D5B01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Default="007D5B01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[1</w:t>
            </w:r>
            <w:r w:rsidRPr="007E6BA7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D53EC8" w:rsidTr="00D53EC8">
        <w:trPr>
          <w:trHeight w:val="1495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D53EC8" w:rsidRDefault="00D53EC8" w:rsidP="00106F7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53EC8" w:rsidRPr="00F4175A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46"/>
                <w:szCs w:val="22"/>
              </w:rPr>
              <w:object w:dxaOrig="2120" w:dyaOrig="1020">
                <v:shape id="_x0000_i1368" type="#_x0000_t75" style="width:105.75pt;height:51pt" o:ole="">
                  <v:imagedata r:id="rId164" o:title=""/>
                </v:shape>
                <o:OLEObject Type="Embed" ProgID="Equation.DSMT4" ShapeID="_x0000_i1368" DrawAspect="Content" ObjectID="_1532331965" r:id="rId165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53EC8" w:rsidRPr="00F4175A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F4175A">
              <w:rPr>
                <w:rFonts w:ascii="Times New Roman" w:hAnsi="Times New Roman"/>
                <w:szCs w:val="22"/>
              </w:rPr>
              <w:t>M1</w:t>
            </w:r>
            <w:r>
              <w:rPr>
                <w:rFonts w:ascii="Times New Roman" w:hAnsi="Times New Roman"/>
                <w:szCs w:val="22"/>
              </w:rPr>
              <w:t xml:space="preserve"> A1</w:t>
            </w:r>
          </w:p>
        </w:tc>
      </w:tr>
      <w:tr w:rsidR="009E4E2B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[2</w:t>
            </w:r>
            <w:r w:rsidRPr="007E6BA7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(c)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46"/>
                <w:szCs w:val="22"/>
              </w:rPr>
              <w:object w:dxaOrig="3379" w:dyaOrig="1020">
                <v:shape id="_x0000_i1372" type="#_x0000_t75" style="width:168.75pt;height:51pt" o:ole="">
                  <v:imagedata r:id="rId166" o:title=""/>
                </v:shape>
                <o:OLEObject Type="Embed" ProgID="Equation.DSMT4" ShapeID="_x0000_i1372" DrawAspect="Content" ObjectID="_1532331966" r:id="rId167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D53EC8" w:rsidTr="00D53EC8">
        <w:trPr>
          <w:trHeight w:val="760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D53EC8" w:rsidRDefault="00D53EC8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53EC8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2"/>
                <w:szCs w:val="22"/>
              </w:rPr>
              <w:object w:dxaOrig="3680" w:dyaOrig="420">
                <v:shape id="_x0000_i1376" type="#_x0000_t75" style="width:183.75pt;height:21pt" o:ole="">
                  <v:imagedata r:id="rId168" o:title=""/>
                </v:shape>
                <o:OLEObject Type="Embed" ProgID="Equation.DSMT4" ShapeID="_x0000_i1376" DrawAspect="Content" ObjectID="_1532331967" r:id="rId169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7D5B01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Default="007D5B01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[2</w:t>
            </w:r>
            <w:r w:rsidRPr="007E6BA7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(d)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7E6BA7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46"/>
                <w:sz w:val="24"/>
                <w:szCs w:val="24"/>
              </w:rPr>
              <w:object w:dxaOrig="1520" w:dyaOrig="1020">
                <v:shape id="_x0000_i1380" type="#_x0000_t75" style="width:75.75pt;height:51pt" o:ole="">
                  <v:imagedata r:id="rId170" o:title=""/>
                </v:shape>
                <o:OLEObject Type="Embed" ProgID="Equation.DSMT4" ShapeID="_x0000_i1380" DrawAspect="Content" ObjectID="_1532331968" r:id="rId171"/>
              </w:object>
            </w:r>
            <w:r w:rsidR="009E4E2B">
              <w:rPr>
                <w:rFonts w:ascii="Times New Roman" w:hAnsi="Times New Roman"/>
                <w:sz w:val="24"/>
                <w:szCs w:val="24"/>
              </w:rPr>
              <w:t xml:space="preserve"> and  </w:t>
            </w:r>
            <w:r w:rsidRPr="007518F7">
              <w:rPr>
                <w:rFonts w:ascii="Times New Roman" w:hAnsi="Times New Roman"/>
                <w:position w:val="-46"/>
                <w:sz w:val="24"/>
                <w:szCs w:val="24"/>
              </w:rPr>
              <w:object w:dxaOrig="1020" w:dyaOrig="1020">
                <v:shape id="_x0000_i1384" type="#_x0000_t75" style="width:51pt;height:51pt" o:ole="">
                  <v:imagedata r:id="rId172" o:title=""/>
                </v:shape>
                <o:OLEObject Type="Embed" ProgID="Equation.DSMT4" ShapeID="_x0000_i1384" DrawAspect="Content" ObjectID="_1532331969" r:id="rId173"/>
              </w:object>
            </w:r>
            <w:r w:rsidRPr="007518F7">
              <w:rPr>
                <w:rFonts w:ascii="Times New Roman" w:hAnsi="Times New Roman"/>
                <w:position w:val="-46"/>
                <w:sz w:val="24"/>
                <w:szCs w:val="24"/>
              </w:rPr>
              <w:object w:dxaOrig="1480" w:dyaOrig="1020">
                <v:shape id="_x0000_i1389" type="#_x0000_t75" style="width:74.25pt;height:51pt" o:ole="">
                  <v:imagedata r:id="rId174" o:title=""/>
                </v:shape>
                <o:OLEObject Type="Embed" ProgID="Equation.DSMT4" ShapeID="_x0000_i1389" DrawAspect="Content" ObjectID="_1532331970" r:id="rId175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E6BA7">
              <w:rPr>
                <w:rFonts w:ascii="Times New Roman" w:hAnsi="Times New Roman"/>
                <w:szCs w:val="22"/>
              </w:rPr>
              <w:t xml:space="preserve">M1 </w:t>
            </w:r>
          </w:p>
        </w:tc>
      </w:tr>
      <w:tr w:rsidR="009E4E2B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857610" w:rsidRDefault="007518F7" w:rsidP="007518F7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  <w:r w:rsidRPr="007518F7">
              <w:rPr>
                <w:rFonts w:ascii="Times New Roman" w:hAnsi="Times New Roman"/>
                <w:position w:val="-36"/>
                <w:szCs w:val="22"/>
              </w:rPr>
              <w:object w:dxaOrig="5920" w:dyaOrig="1440">
                <v:shape id="_x0000_i1394" type="#_x0000_t75" style="width:296.25pt;height:1in" o:ole="">
                  <v:imagedata r:id="rId176" o:title=""/>
                </v:shape>
                <o:OLEObject Type="Embed" ProgID="Equation.DSMT4" ShapeID="_x0000_i1394" DrawAspect="Content" ObjectID="_1532331971" r:id="rId177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F4175A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</w:t>
            </w:r>
            <w:r w:rsidRPr="00F4175A">
              <w:rPr>
                <w:rFonts w:ascii="Times New Roman" w:hAnsi="Times New Roman"/>
                <w:szCs w:val="22"/>
              </w:rPr>
              <w:t xml:space="preserve">M1 </w:t>
            </w:r>
          </w:p>
        </w:tc>
      </w:tr>
      <w:tr w:rsidR="009E4E2B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F4175A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8"/>
                <w:szCs w:val="22"/>
              </w:rPr>
              <w:object w:dxaOrig="2600" w:dyaOrig="639">
                <v:shape id="_x0000_i1398" type="#_x0000_t75" style="width:129.75pt;height:32.25pt" o:ole="">
                  <v:imagedata r:id="rId178" o:title=""/>
                </v:shape>
                <o:OLEObject Type="Embed" ProgID="Equation.DSMT4" ShapeID="_x0000_i1398" DrawAspect="Content" ObjectID="_1532331972" r:id="rId179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F4175A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F4175A">
              <w:rPr>
                <w:rFonts w:ascii="Times New Roman" w:hAnsi="Times New Roman"/>
                <w:szCs w:val="22"/>
              </w:rPr>
              <w:t>A1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cso</w:t>
            </w:r>
            <w:proofErr w:type="spellEnd"/>
          </w:p>
        </w:tc>
      </w:tr>
      <w:tr w:rsidR="007D5B01" w:rsidTr="00D53EC8">
        <w:trPr>
          <w:trHeight w:val="243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7D5B01" w:rsidRDefault="007D5B01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[3</w:t>
            </w:r>
            <w:r w:rsidRPr="007E6BA7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4E2B" w:rsidTr="00D53EC8">
        <w:trPr>
          <w:trHeight w:val="284"/>
        </w:trPr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E841A9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(e)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2"/>
                <w:szCs w:val="22"/>
              </w:rPr>
              <w:object w:dxaOrig="3140" w:dyaOrig="580">
                <v:shape id="_x0000_i1402" type="#_x0000_t75" style="width:156.75pt;height:29.25pt" o:ole="">
                  <v:imagedata r:id="rId180" o:title=""/>
                </v:shape>
                <o:OLEObject Type="Embed" ProgID="Equation.DSMT4" ShapeID="_x0000_i1402" DrawAspect="Content" ObjectID="_1532331973" r:id="rId181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9E4E2B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</w:t>
            </w:r>
            <w:r w:rsidR="007518F7" w:rsidRPr="007518F7">
              <w:rPr>
                <w:rFonts w:ascii="Times New Roman" w:hAnsi="Times New Roman"/>
                <w:position w:val="-6"/>
                <w:szCs w:val="22"/>
              </w:rPr>
              <w:object w:dxaOrig="520" w:dyaOrig="260">
                <v:shape id="_x0000_i1406" type="#_x0000_t75" style="width:26.25pt;height:12.75pt" o:ole="">
                  <v:imagedata r:id="rId182" o:title=""/>
                </v:shape>
                <o:OLEObject Type="Embed" ProgID="Equation.DSMT4" ShapeID="_x0000_i1406" DrawAspect="Content" ObjectID="_1532331974" r:id="rId183"/>
              </w:objec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7D5B01" w:rsidTr="00D53EC8">
        <w:tc>
          <w:tcPr>
            <w:tcW w:w="1101" w:type="dxa"/>
            <w:tcBorders>
              <w:top w:val="nil"/>
              <w:bottom w:val="single" w:sz="4" w:space="0" w:color="auto"/>
            </w:tcBorders>
            <w:vAlign w:val="center"/>
          </w:tcPr>
          <w:p w:rsidR="007D5B01" w:rsidRPr="007E6BA7" w:rsidRDefault="007D5B01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single" w:sz="4" w:space="0" w:color="auto"/>
            </w:tcBorders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[2</w:t>
            </w:r>
            <w:r w:rsidRPr="007E6BA7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D53EC8" w:rsidTr="00D53EC8">
        <w:tc>
          <w:tcPr>
            <w:tcW w:w="1101" w:type="dxa"/>
            <w:tcBorders>
              <w:left w:val="nil"/>
              <w:bottom w:val="nil"/>
              <w:right w:val="nil"/>
            </w:tcBorders>
            <w:vAlign w:val="center"/>
          </w:tcPr>
          <w:p w:rsidR="00D53EC8" w:rsidRDefault="00D53EC8" w:rsidP="00164A94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  <w:p w:rsidR="00D53EC8" w:rsidRPr="00D512A7" w:rsidRDefault="00D53EC8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D53EC8" w:rsidRDefault="00D53EC8" w:rsidP="00D53EC8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E841A9" w:rsidRDefault="009E4E2B" w:rsidP="00164A94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 xml:space="preserve"> (f)</w:t>
            </w: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0"/>
                <w:szCs w:val="22"/>
              </w:rPr>
              <w:object w:dxaOrig="4680" w:dyaOrig="360">
                <v:shape id="_x0000_i1411" type="#_x0000_t75" style="width:234pt;height:18pt" o:ole="">
                  <v:imagedata r:id="rId184" o:title=""/>
                </v:shape>
                <o:OLEObject Type="Embed" ProgID="Equation.DSMT4" ShapeID="_x0000_i1411" DrawAspect="Content" ObjectID="_1532331975" r:id="rId185"/>
              </w:object>
            </w:r>
            <w:r w:rsidR="009E4E2B">
              <w:rPr>
                <w:rFonts w:ascii="Times New Roman" w:hAnsi="Times New Roman"/>
                <w:szCs w:val="22"/>
              </w:rPr>
              <w:t xml:space="preserve"> from part (c)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16"/>
                <w:szCs w:val="22"/>
              </w:rPr>
              <w:object w:dxaOrig="4380" w:dyaOrig="420">
                <v:shape id="_x0000_i1415" type="#_x0000_t75" style="width:219pt;height:21pt" o:ole="">
                  <v:imagedata r:id="rId186" o:title=""/>
                </v:shape>
                <o:OLEObject Type="Embed" ProgID="Equation.DSMT4" ShapeID="_x0000_i1415" DrawAspect="Content" ObjectID="_1532331976" r:id="rId187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M1    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26"/>
                <w:szCs w:val="22"/>
              </w:rPr>
              <w:object w:dxaOrig="3620" w:dyaOrig="639">
                <v:shape id="_x0000_i1419" type="#_x0000_t75" style="width:180.75pt;height:32.25pt" o:ole="">
                  <v:imagedata r:id="rId188" o:title=""/>
                </v:shape>
                <o:OLEObject Type="Embed" ProgID="Equation.DSMT4" ShapeID="_x0000_i1419" DrawAspect="Content" ObjectID="_1532331977" r:id="rId189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E4E2B" w:rsidTr="00D53EC8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E4E2B" w:rsidRPr="007E6BA7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Default="007518F7" w:rsidP="007518F7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7518F7">
              <w:rPr>
                <w:rFonts w:ascii="Times New Roman" w:hAnsi="Times New Roman"/>
                <w:position w:val="-46"/>
                <w:sz w:val="24"/>
                <w:szCs w:val="24"/>
              </w:rPr>
              <w:object w:dxaOrig="1939" w:dyaOrig="1020">
                <v:shape id="_x0000_i1423" type="#_x0000_t75" style="width:96.75pt;height:51pt" o:ole="">
                  <v:imagedata r:id="rId190" o:title=""/>
                </v:shape>
                <o:OLEObject Type="Embed" ProgID="Equation.DSMT4" ShapeID="_x0000_i1423" DrawAspect="Content" ObjectID="_1532331978" r:id="rId191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dM1</w:t>
            </w:r>
          </w:p>
        </w:tc>
      </w:tr>
      <w:tr w:rsidR="009E4E2B" w:rsidTr="00D53EC8">
        <w:trPr>
          <w:trHeight w:val="1435"/>
        </w:trPr>
        <w:tc>
          <w:tcPr>
            <w:tcW w:w="1101" w:type="dxa"/>
            <w:tcBorders>
              <w:top w:val="nil"/>
            </w:tcBorders>
            <w:vAlign w:val="center"/>
          </w:tcPr>
          <w:p w:rsidR="009E4E2B" w:rsidRPr="007E6BA7" w:rsidRDefault="009E4E2B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9E4E2B" w:rsidRPr="003B5E45" w:rsidRDefault="007518F7" w:rsidP="007518F7">
            <w:pPr>
              <w:spacing w:line="360" w:lineRule="auto"/>
              <w:rPr>
                <w:rFonts w:ascii="Times New Roman" w:hAnsi="Times New Roman"/>
                <w:i/>
                <w:szCs w:val="22"/>
              </w:rPr>
            </w:pPr>
            <w:r w:rsidRPr="007518F7">
              <w:rPr>
                <w:rFonts w:ascii="Times New Roman" w:hAnsi="Times New Roman"/>
                <w:position w:val="-84"/>
                <w:sz w:val="24"/>
                <w:szCs w:val="24"/>
              </w:rPr>
              <w:object w:dxaOrig="4400" w:dyaOrig="1780">
                <v:shape id="_x0000_i1427" type="#_x0000_t75" style="width:219.75pt;height:89.25pt" o:ole="">
                  <v:imagedata r:id="rId192" o:title=""/>
                </v:shape>
                <o:OLEObject Type="Embed" ProgID="Equation.DSMT4" ShapeID="_x0000_i1427" DrawAspect="Content" ObjectID="_1532331979" r:id="rId193"/>
              </w:objec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9E4E2B" w:rsidRDefault="009E4E2B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  <w:r w:rsidR="00D53EC8">
              <w:rPr>
                <w:rFonts w:ascii="Times New Roman" w:hAnsi="Times New Roman"/>
                <w:szCs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2"/>
              </w:rPr>
              <w:t>A1</w:t>
            </w:r>
            <w:proofErr w:type="spellEnd"/>
          </w:p>
        </w:tc>
      </w:tr>
      <w:tr w:rsidR="007D5B01" w:rsidTr="00D53EC8">
        <w:tc>
          <w:tcPr>
            <w:tcW w:w="1101" w:type="dxa"/>
            <w:tcBorders>
              <w:top w:val="nil"/>
            </w:tcBorders>
            <w:vAlign w:val="center"/>
          </w:tcPr>
          <w:p w:rsidR="007D5B01" w:rsidRPr="007E6BA7" w:rsidRDefault="007D5B01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D5B01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[5</w:t>
            </w:r>
            <w:r w:rsidRPr="007E6BA7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7D5B01" w:rsidTr="00D53EC8">
        <w:tc>
          <w:tcPr>
            <w:tcW w:w="1101" w:type="dxa"/>
            <w:vAlign w:val="center"/>
          </w:tcPr>
          <w:p w:rsidR="007D5B01" w:rsidRPr="007E6BA7" w:rsidRDefault="007D5B01" w:rsidP="00106F7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7D5B01" w:rsidRDefault="007D5B01" w:rsidP="00D53EC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7D5B01" w:rsidRPr="00443AF9" w:rsidRDefault="007D5B01" w:rsidP="00D53EC8">
            <w:pPr>
              <w:spacing w:line="360" w:lineRule="auto"/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15</w:t>
            </w:r>
            <w:r w:rsidR="00D53EC8">
              <w:rPr>
                <w:rFonts w:ascii="Times New Roman" w:hAnsi="Times New Roman"/>
                <w:b/>
                <w:szCs w:val="22"/>
              </w:rPr>
              <w:t xml:space="preserve"> marks</w:t>
            </w:r>
          </w:p>
        </w:tc>
      </w:tr>
    </w:tbl>
    <w:p w:rsidR="007D5B01" w:rsidRDefault="007D5B01"/>
    <w:p w:rsidR="007D5B01" w:rsidRDefault="007D5B01"/>
    <w:sectPr w:rsidR="007D5B01" w:rsidSect="00D53EC8">
      <w:headerReference w:type="default" r:id="rId194"/>
      <w:footerReference w:type="even" r:id="rId195"/>
      <w:footerReference w:type="default" r:id="rId196"/>
      <w:headerReference w:type="first" r:id="rId197"/>
      <w:footerReference w:type="first" r:id="rId198"/>
      <w:pgSz w:w="11909" w:h="16834" w:code="9"/>
      <w:pgMar w:top="1440" w:right="1276" w:bottom="1440" w:left="1440" w:header="709" w:footer="2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83A" w:rsidRDefault="0042583A">
      <w:r>
        <w:separator/>
      </w:r>
    </w:p>
  </w:endnote>
  <w:endnote w:type="continuationSeparator" w:id="0">
    <w:p w:rsidR="0042583A" w:rsidRDefault="00425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iss Regular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EC8" w:rsidRDefault="00D53EC8" w:rsidP="00D53E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3EC8" w:rsidRDefault="00D53E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EC8" w:rsidRPr="00D53EC8" w:rsidRDefault="00D53EC8" w:rsidP="00D53EC8">
    <w:pPr>
      <w:pStyle w:val="Footer"/>
      <w:framePr w:wrap="around" w:vAnchor="text" w:hAnchor="page" w:x="6022" w:y="186"/>
      <w:rPr>
        <w:rStyle w:val="PageNumber"/>
        <w:rFonts w:ascii="Times New Roman" w:hAnsi="Times New Roman"/>
        <w:sz w:val="24"/>
        <w:szCs w:val="24"/>
      </w:rPr>
    </w:pPr>
    <w:r w:rsidRPr="00D53EC8">
      <w:rPr>
        <w:rStyle w:val="PageNumber"/>
        <w:rFonts w:ascii="Times New Roman" w:hAnsi="Times New Roman"/>
        <w:sz w:val="24"/>
        <w:szCs w:val="24"/>
      </w:rPr>
      <w:fldChar w:fldCharType="begin"/>
    </w:r>
    <w:r w:rsidRPr="00D53EC8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D53EC8">
      <w:rPr>
        <w:rStyle w:val="PageNumber"/>
        <w:rFonts w:ascii="Times New Roman" w:hAnsi="Times New Roman"/>
        <w:sz w:val="24"/>
        <w:szCs w:val="24"/>
      </w:rPr>
      <w:fldChar w:fldCharType="separate"/>
    </w:r>
    <w:r w:rsidR="007518F7">
      <w:rPr>
        <w:rStyle w:val="PageNumber"/>
        <w:rFonts w:ascii="Times New Roman" w:hAnsi="Times New Roman"/>
        <w:noProof/>
        <w:sz w:val="24"/>
        <w:szCs w:val="24"/>
      </w:rPr>
      <w:t>9</w:t>
    </w:r>
    <w:r w:rsidRPr="00D53EC8">
      <w:rPr>
        <w:rStyle w:val="PageNumber"/>
        <w:rFonts w:ascii="Times New Roman" w:hAnsi="Times New Roman"/>
        <w:sz w:val="24"/>
        <w:szCs w:val="24"/>
      </w:rPr>
      <w:fldChar w:fldCharType="end"/>
    </w:r>
  </w:p>
  <w:p w:rsidR="0042583A" w:rsidRPr="00D53EC8" w:rsidRDefault="00D53EC8" w:rsidP="00634B9F">
    <w:pPr>
      <w:pStyle w:val="Legalinformation"/>
      <w:rPr>
        <w:rFonts w:ascii="Times New Roman" w:hAnsi="Times New Roman"/>
        <w:sz w:val="20"/>
        <w:szCs w:val="20"/>
      </w:rPr>
    </w:pPr>
    <w:r w:rsidRPr="00D53EC8">
      <w:rPr>
        <w:rFonts w:ascii="Times New Roman" w:hAnsi="Times New Roman"/>
        <w:sz w:val="20"/>
        <w:szCs w:val="20"/>
      </w:rPr>
      <w:t xml:space="preserve">Core </w:t>
    </w:r>
    <w:proofErr w:type="spellStart"/>
    <w:r w:rsidRPr="00D53EC8">
      <w:rPr>
        <w:rFonts w:ascii="Times New Roman" w:hAnsi="Times New Roman"/>
        <w:sz w:val="20"/>
        <w:szCs w:val="20"/>
      </w:rPr>
      <w:t>Maths</w:t>
    </w:r>
    <w:proofErr w:type="spellEnd"/>
    <w:r w:rsidRPr="00D53EC8">
      <w:rPr>
        <w:rFonts w:ascii="Times New Roman" w:hAnsi="Times New Roman"/>
        <w:sz w:val="20"/>
        <w:szCs w:val="20"/>
      </w:rPr>
      <w:t xml:space="preserve"> C4 – June 2016 mark scheme</w:t>
    </w:r>
  </w:p>
  <w:p w:rsidR="0042583A" w:rsidRPr="00763A40" w:rsidRDefault="0042583A" w:rsidP="00634B9F">
    <w:pPr>
      <w:pStyle w:val="Legalinformation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83A" w:rsidRDefault="0042583A" w:rsidP="00634B9F">
    <w:pPr>
      <w:pStyle w:val="Footer"/>
      <w:ind w:hanging="900"/>
    </w:pPr>
  </w:p>
  <w:p w:rsidR="0042583A" w:rsidRDefault="0042583A" w:rsidP="00634B9F">
    <w:pPr>
      <w:pStyle w:val="Footer"/>
      <w:ind w:hanging="1080"/>
    </w:pPr>
  </w:p>
  <w:p w:rsidR="0042583A" w:rsidRDefault="0042583A" w:rsidP="00634B9F">
    <w:pPr>
      <w:pStyle w:val="Footer"/>
      <w:ind w:hanging="90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83A" w:rsidRDefault="0042583A">
      <w:r>
        <w:separator/>
      </w:r>
    </w:p>
  </w:footnote>
  <w:footnote w:type="continuationSeparator" w:id="0">
    <w:p w:rsidR="0042583A" w:rsidRDefault="00425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83A" w:rsidRDefault="0042583A">
    <w:pPr>
      <w:pStyle w:val="Header"/>
    </w:pPr>
    <w:r w:rsidRPr="003F36AF">
      <w:rPr>
        <w:rFonts w:ascii="Arial" w:hAnsi="Arial"/>
        <w:b/>
      </w:rPr>
      <w:t xml:space="preserve">EDEXCEL </w:t>
    </w:r>
    <w:smartTag w:uri="urn:schemas-microsoft-com:office:smarttags" w:element="stockticker">
      <w:r w:rsidRPr="003F36AF">
        <w:rPr>
          <w:rFonts w:ascii="Arial" w:hAnsi="Arial"/>
          <w:b/>
        </w:rPr>
        <w:t>CORE</w:t>
      </w:r>
    </w:smartTag>
    <w:r w:rsidRPr="003F36AF">
      <w:rPr>
        <w:rFonts w:ascii="Arial" w:hAnsi="Arial"/>
        <w:b/>
      </w:rPr>
      <w:t xml:space="preserve"> MATHEMATICS C</w:t>
    </w:r>
    <w:r>
      <w:rPr>
        <w:rFonts w:ascii="Arial" w:hAnsi="Arial"/>
        <w:b/>
      </w:rPr>
      <w:t>4</w:t>
    </w:r>
    <w:r w:rsidRPr="003F36AF">
      <w:rPr>
        <w:rFonts w:ascii="Arial" w:hAnsi="Arial"/>
        <w:b/>
      </w:rPr>
      <w:t xml:space="preserve"> (666</w:t>
    </w:r>
    <w:r>
      <w:rPr>
        <w:rFonts w:ascii="Arial" w:hAnsi="Arial"/>
        <w:b/>
      </w:rPr>
      <w:t>4</w:t>
    </w:r>
    <w:r w:rsidRPr="003F36AF">
      <w:rPr>
        <w:rFonts w:ascii="Arial" w:hAnsi="Arial"/>
        <w:b/>
      </w:rPr>
      <w:t xml:space="preserve">) – </w:t>
    </w:r>
    <w:r>
      <w:rPr>
        <w:rFonts w:ascii="Arial" w:hAnsi="Arial"/>
        <w:b/>
      </w:rPr>
      <w:t>JUNE</w:t>
    </w:r>
    <w:r w:rsidRPr="003F36AF">
      <w:rPr>
        <w:rFonts w:ascii="Arial" w:hAnsi="Arial"/>
        <w:b/>
      </w:rPr>
      <w:t xml:space="preserve"> 201</w:t>
    </w:r>
    <w:r>
      <w:rPr>
        <w:rFonts w:ascii="Arial" w:hAnsi="Arial"/>
        <w:b/>
      </w:rPr>
      <w:t>6</w:t>
    </w:r>
    <w:r w:rsidRPr="003F36AF">
      <w:rPr>
        <w:rFonts w:ascii="Arial" w:hAnsi="Arial"/>
        <w:b/>
      </w:rPr>
      <w:t xml:space="preserve"> </w:t>
    </w:r>
    <w:r w:rsidR="001F3B03">
      <w:rPr>
        <w:rFonts w:ascii="Arial" w:hAnsi="Arial"/>
        <w:b/>
      </w:rPr>
      <w:t xml:space="preserve">             </w:t>
    </w:r>
    <w:r w:rsidRPr="003F36AF">
      <w:rPr>
        <w:rFonts w:ascii="Arial" w:hAnsi="Arial"/>
        <w:b/>
      </w:rPr>
      <w:t>FINAL MARK SCHEME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361" w:tblpY="361"/>
      <w:tblOverlap w:val="never"/>
      <w:tblW w:w="11520" w:type="dxa"/>
      <w:tblLayout w:type="fixed"/>
      <w:tblCellMar>
        <w:left w:w="0" w:type="dxa"/>
        <w:right w:w="0" w:type="dxa"/>
      </w:tblCellMar>
      <w:tblLook w:val="01E0"/>
    </w:tblPr>
    <w:tblGrid>
      <w:gridCol w:w="11520"/>
    </w:tblGrid>
    <w:tr w:rsidR="0042583A" w:rsidRPr="00834AF9">
      <w:trPr>
        <w:trHeight w:hRule="exact" w:val="794"/>
      </w:trPr>
      <w:tc>
        <w:tcPr>
          <w:tcW w:w="11340" w:type="dxa"/>
        </w:tcPr>
        <w:p w:rsidR="0042583A" w:rsidRDefault="0042583A" w:rsidP="00634B9F">
          <w:pPr>
            <w:pStyle w:val="Header"/>
          </w:pPr>
        </w:p>
      </w:tc>
    </w:tr>
  </w:tbl>
  <w:p w:rsidR="0042583A" w:rsidRDefault="0042583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70E434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60662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>
    <w:nsid w:val="FFFFFF7D"/>
    <w:multiLevelType w:val="singleLevel"/>
    <w:tmpl w:val="11D43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3">
    <w:nsid w:val="FFFFFF7E"/>
    <w:multiLevelType w:val="singleLevel"/>
    <w:tmpl w:val="5712C3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4">
    <w:nsid w:val="FFFFFF7F"/>
    <w:multiLevelType w:val="singleLevel"/>
    <w:tmpl w:val="EA8ED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5">
    <w:nsid w:val="FFFFFF80"/>
    <w:multiLevelType w:val="singleLevel"/>
    <w:tmpl w:val="D94A7A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54C27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4C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0426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F2889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FB1029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27567F1"/>
    <w:multiLevelType w:val="hybridMultilevel"/>
    <w:tmpl w:val="7A580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647748"/>
    <w:multiLevelType w:val="hybridMultilevel"/>
    <w:tmpl w:val="777E9BCE"/>
    <w:lvl w:ilvl="0" w:tplc="E2B8594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0873711"/>
    <w:multiLevelType w:val="hybridMultilevel"/>
    <w:tmpl w:val="A030BF1E"/>
    <w:lvl w:ilvl="0" w:tplc="FA0086E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4D35BFF"/>
    <w:multiLevelType w:val="hybridMultilevel"/>
    <w:tmpl w:val="17BE1D8A"/>
    <w:lvl w:ilvl="0" w:tplc="1EC8618A">
      <w:start w:val="1"/>
      <w:numFmt w:val="bullet"/>
      <w:lvlText w:val=""/>
      <w:lvlJc w:val="left"/>
      <w:pPr>
        <w:tabs>
          <w:tab w:val="num" w:pos="0"/>
        </w:tabs>
        <w:ind w:hanging="216"/>
      </w:pPr>
      <w:rPr>
        <w:rFonts w:ascii="Symbol" w:hAnsi="Symbol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326927"/>
    <w:multiLevelType w:val="hybridMultilevel"/>
    <w:tmpl w:val="FF02857A"/>
    <w:lvl w:ilvl="0" w:tplc="807A2642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3062DF"/>
    <w:multiLevelType w:val="hybridMultilevel"/>
    <w:tmpl w:val="0B62F512"/>
    <w:lvl w:ilvl="0" w:tplc="BB040F5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6F3261"/>
    <w:multiLevelType w:val="hybridMultilevel"/>
    <w:tmpl w:val="06148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A96793"/>
    <w:multiLevelType w:val="hybridMultilevel"/>
    <w:tmpl w:val="D930A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FF0CB1"/>
    <w:multiLevelType w:val="hybridMultilevel"/>
    <w:tmpl w:val="00A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674365"/>
    <w:multiLevelType w:val="hybridMultilevel"/>
    <w:tmpl w:val="2A6828A4"/>
    <w:lvl w:ilvl="0" w:tplc="5EDEC92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F2A7061"/>
    <w:multiLevelType w:val="hybridMultilevel"/>
    <w:tmpl w:val="6B1A2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F14449"/>
    <w:multiLevelType w:val="hybridMultilevel"/>
    <w:tmpl w:val="DD06C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B34218"/>
    <w:multiLevelType w:val="hybridMultilevel"/>
    <w:tmpl w:val="B81C7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96C4B"/>
    <w:multiLevelType w:val="hybridMultilevel"/>
    <w:tmpl w:val="17D00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AC3546"/>
    <w:multiLevelType w:val="hybridMultilevel"/>
    <w:tmpl w:val="FED03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4B1C6C"/>
    <w:multiLevelType w:val="hybridMultilevel"/>
    <w:tmpl w:val="1D8E5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F450D"/>
    <w:multiLevelType w:val="hybridMultilevel"/>
    <w:tmpl w:val="2A26823A"/>
    <w:lvl w:ilvl="0" w:tplc="FA0086E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605E6F"/>
    <w:multiLevelType w:val="hybridMultilevel"/>
    <w:tmpl w:val="334AE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9B5E61"/>
    <w:multiLevelType w:val="hybridMultilevel"/>
    <w:tmpl w:val="60E25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4B2EBA"/>
    <w:multiLevelType w:val="hybridMultilevel"/>
    <w:tmpl w:val="26C26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F79E5"/>
    <w:multiLevelType w:val="hybridMultilevel"/>
    <w:tmpl w:val="488C9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32024B"/>
    <w:multiLevelType w:val="hybridMultilevel"/>
    <w:tmpl w:val="8716D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DBC0687"/>
    <w:multiLevelType w:val="hybridMultilevel"/>
    <w:tmpl w:val="66DEDB80"/>
    <w:lvl w:ilvl="0" w:tplc="1EC8618A">
      <w:start w:val="1"/>
      <w:numFmt w:val="bullet"/>
      <w:lvlText w:val=""/>
      <w:lvlJc w:val="left"/>
      <w:pPr>
        <w:tabs>
          <w:tab w:val="num" w:pos="936"/>
        </w:tabs>
        <w:ind w:left="936" w:hanging="216"/>
      </w:pPr>
      <w:rPr>
        <w:rFonts w:ascii="Symbol" w:hAnsi="Symbol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abstractNum w:abstractNumId="38">
    <w:nsid w:val="6EF8014D"/>
    <w:multiLevelType w:val="hybridMultilevel"/>
    <w:tmpl w:val="4870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264B91"/>
    <w:multiLevelType w:val="hybridMultilevel"/>
    <w:tmpl w:val="82C0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3"/>
  </w:num>
  <w:num w:numId="13">
    <w:abstractNumId w:val="31"/>
  </w:num>
  <w:num w:numId="14">
    <w:abstractNumId w:val="37"/>
  </w:num>
  <w:num w:numId="15">
    <w:abstractNumId w:val="12"/>
  </w:num>
  <w:num w:numId="16">
    <w:abstractNumId w:val="41"/>
  </w:num>
  <w:num w:numId="17">
    <w:abstractNumId w:val="14"/>
  </w:num>
  <w:num w:numId="18">
    <w:abstractNumId w:val="17"/>
  </w:num>
  <w:num w:numId="19">
    <w:abstractNumId w:val="19"/>
  </w:num>
  <w:num w:numId="20">
    <w:abstractNumId w:val="23"/>
  </w:num>
  <w:num w:numId="21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8"/>
  </w:num>
  <w:num w:numId="27">
    <w:abstractNumId w:val="34"/>
  </w:num>
  <w:num w:numId="28">
    <w:abstractNumId w:val="20"/>
  </w:num>
  <w:num w:numId="29">
    <w:abstractNumId w:val="29"/>
  </w:num>
  <w:num w:numId="30">
    <w:abstractNumId w:val="24"/>
  </w:num>
  <w:num w:numId="31">
    <w:abstractNumId w:val="35"/>
  </w:num>
  <w:num w:numId="32">
    <w:abstractNumId w:val="28"/>
  </w:num>
  <w:num w:numId="33">
    <w:abstractNumId w:val="30"/>
  </w:num>
  <w:num w:numId="34">
    <w:abstractNumId w:val="18"/>
  </w:num>
  <w:num w:numId="35">
    <w:abstractNumId w:val="26"/>
  </w:num>
  <w:num w:numId="36">
    <w:abstractNumId w:val="21"/>
  </w:num>
  <w:num w:numId="37">
    <w:abstractNumId w:val="11"/>
  </w:num>
  <w:num w:numId="38">
    <w:abstractNumId w:val="32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39"/>
  </w:num>
  <w:num w:numId="42">
    <w:abstractNumId w:val="33"/>
  </w:num>
  <w:num w:numId="43">
    <w:abstractNumId w:val="22"/>
  </w:num>
  <w:num w:numId="44">
    <w:abstractNumId w:val="40"/>
  </w:num>
  <w:num w:numId="45">
    <w:abstractNumId w:val="15"/>
  </w:num>
  <w:num w:numId="4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352"/>
    <w:rsid w:val="000009B1"/>
    <w:rsid w:val="0000197F"/>
    <w:rsid w:val="00004468"/>
    <w:rsid w:val="00005150"/>
    <w:rsid w:val="000051BE"/>
    <w:rsid w:val="00006344"/>
    <w:rsid w:val="000072CE"/>
    <w:rsid w:val="0001013D"/>
    <w:rsid w:val="00010838"/>
    <w:rsid w:val="00011361"/>
    <w:rsid w:val="000122A7"/>
    <w:rsid w:val="00012409"/>
    <w:rsid w:val="00012491"/>
    <w:rsid w:val="00013629"/>
    <w:rsid w:val="00014259"/>
    <w:rsid w:val="00014457"/>
    <w:rsid w:val="00014BDD"/>
    <w:rsid w:val="00023A84"/>
    <w:rsid w:val="000242D3"/>
    <w:rsid w:val="0002742D"/>
    <w:rsid w:val="00031FE8"/>
    <w:rsid w:val="0003236B"/>
    <w:rsid w:val="0003299C"/>
    <w:rsid w:val="00032D0E"/>
    <w:rsid w:val="00033F77"/>
    <w:rsid w:val="00033F9A"/>
    <w:rsid w:val="00040218"/>
    <w:rsid w:val="00041619"/>
    <w:rsid w:val="000416FA"/>
    <w:rsid w:val="00042BB4"/>
    <w:rsid w:val="00044872"/>
    <w:rsid w:val="000450BE"/>
    <w:rsid w:val="00045321"/>
    <w:rsid w:val="0004559F"/>
    <w:rsid w:val="00046604"/>
    <w:rsid w:val="00046970"/>
    <w:rsid w:val="00046A44"/>
    <w:rsid w:val="000471DE"/>
    <w:rsid w:val="0005000D"/>
    <w:rsid w:val="000509CD"/>
    <w:rsid w:val="00050D35"/>
    <w:rsid w:val="000515B0"/>
    <w:rsid w:val="00051776"/>
    <w:rsid w:val="00051998"/>
    <w:rsid w:val="0005255C"/>
    <w:rsid w:val="00052963"/>
    <w:rsid w:val="00053243"/>
    <w:rsid w:val="00053301"/>
    <w:rsid w:val="00054674"/>
    <w:rsid w:val="0005467A"/>
    <w:rsid w:val="00057412"/>
    <w:rsid w:val="0005794D"/>
    <w:rsid w:val="000601EA"/>
    <w:rsid w:val="00060B3D"/>
    <w:rsid w:val="00061565"/>
    <w:rsid w:val="000616C3"/>
    <w:rsid w:val="000634FD"/>
    <w:rsid w:val="0006407C"/>
    <w:rsid w:val="000641EC"/>
    <w:rsid w:val="0006460F"/>
    <w:rsid w:val="0007061E"/>
    <w:rsid w:val="000723A7"/>
    <w:rsid w:val="00073B82"/>
    <w:rsid w:val="00074250"/>
    <w:rsid w:val="000750EC"/>
    <w:rsid w:val="00075EBE"/>
    <w:rsid w:val="00076DE0"/>
    <w:rsid w:val="00081593"/>
    <w:rsid w:val="0008238B"/>
    <w:rsid w:val="00083532"/>
    <w:rsid w:val="00087559"/>
    <w:rsid w:val="00087DD5"/>
    <w:rsid w:val="000917F3"/>
    <w:rsid w:val="000943F6"/>
    <w:rsid w:val="0009502C"/>
    <w:rsid w:val="00095387"/>
    <w:rsid w:val="000A51C1"/>
    <w:rsid w:val="000A74BE"/>
    <w:rsid w:val="000A7B6B"/>
    <w:rsid w:val="000B2482"/>
    <w:rsid w:val="000B2755"/>
    <w:rsid w:val="000B4FAB"/>
    <w:rsid w:val="000B7E73"/>
    <w:rsid w:val="000C0504"/>
    <w:rsid w:val="000C2893"/>
    <w:rsid w:val="000C3D47"/>
    <w:rsid w:val="000C5189"/>
    <w:rsid w:val="000C5FCB"/>
    <w:rsid w:val="000D1C72"/>
    <w:rsid w:val="000D3C39"/>
    <w:rsid w:val="000D4D27"/>
    <w:rsid w:val="000D58A0"/>
    <w:rsid w:val="000E0F5C"/>
    <w:rsid w:val="000E1063"/>
    <w:rsid w:val="000E21EF"/>
    <w:rsid w:val="000E3D8C"/>
    <w:rsid w:val="000E5960"/>
    <w:rsid w:val="000E72E2"/>
    <w:rsid w:val="000E74A3"/>
    <w:rsid w:val="000F11D5"/>
    <w:rsid w:val="000F2F4F"/>
    <w:rsid w:val="000F538B"/>
    <w:rsid w:val="00100EDD"/>
    <w:rsid w:val="001016FF"/>
    <w:rsid w:val="00101E04"/>
    <w:rsid w:val="00103C19"/>
    <w:rsid w:val="00105DA5"/>
    <w:rsid w:val="00106F7C"/>
    <w:rsid w:val="00110F41"/>
    <w:rsid w:val="00111285"/>
    <w:rsid w:val="001142F4"/>
    <w:rsid w:val="001150B0"/>
    <w:rsid w:val="001154BC"/>
    <w:rsid w:val="00120468"/>
    <w:rsid w:val="00121289"/>
    <w:rsid w:val="0012164D"/>
    <w:rsid w:val="001218A6"/>
    <w:rsid w:val="00121F6F"/>
    <w:rsid w:val="001236D9"/>
    <w:rsid w:val="001249B8"/>
    <w:rsid w:val="00126925"/>
    <w:rsid w:val="00126DAF"/>
    <w:rsid w:val="00127BD1"/>
    <w:rsid w:val="00127D51"/>
    <w:rsid w:val="0013232A"/>
    <w:rsid w:val="00133407"/>
    <w:rsid w:val="00133AC7"/>
    <w:rsid w:val="00137CEE"/>
    <w:rsid w:val="0014027F"/>
    <w:rsid w:val="001403F9"/>
    <w:rsid w:val="001426B8"/>
    <w:rsid w:val="0014279B"/>
    <w:rsid w:val="00145654"/>
    <w:rsid w:val="00147028"/>
    <w:rsid w:val="00147AF8"/>
    <w:rsid w:val="00147AF9"/>
    <w:rsid w:val="001511A7"/>
    <w:rsid w:val="00153502"/>
    <w:rsid w:val="00154D9F"/>
    <w:rsid w:val="001553CA"/>
    <w:rsid w:val="0015659E"/>
    <w:rsid w:val="001576FC"/>
    <w:rsid w:val="00157717"/>
    <w:rsid w:val="00160279"/>
    <w:rsid w:val="0016073D"/>
    <w:rsid w:val="0016221C"/>
    <w:rsid w:val="00162387"/>
    <w:rsid w:val="0016342E"/>
    <w:rsid w:val="00164A94"/>
    <w:rsid w:val="00165073"/>
    <w:rsid w:val="001668B9"/>
    <w:rsid w:val="00166BFC"/>
    <w:rsid w:val="00170695"/>
    <w:rsid w:val="00171006"/>
    <w:rsid w:val="0017175B"/>
    <w:rsid w:val="00172075"/>
    <w:rsid w:val="001724B8"/>
    <w:rsid w:val="00172A6B"/>
    <w:rsid w:val="00173097"/>
    <w:rsid w:val="00173352"/>
    <w:rsid w:val="0017502C"/>
    <w:rsid w:val="00177B12"/>
    <w:rsid w:val="00180C89"/>
    <w:rsid w:val="00182B8A"/>
    <w:rsid w:val="00184CAA"/>
    <w:rsid w:val="00185309"/>
    <w:rsid w:val="00186B39"/>
    <w:rsid w:val="00191E6B"/>
    <w:rsid w:val="00194F16"/>
    <w:rsid w:val="00196F13"/>
    <w:rsid w:val="001A3E0A"/>
    <w:rsid w:val="001A61EC"/>
    <w:rsid w:val="001B11D9"/>
    <w:rsid w:val="001B2D86"/>
    <w:rsid w:val="001B3419"/>
    <w:rsid w:val="001B54AA"/>
    <w:rsid w:val="001B73EC"/>
    <w:rsid w:val="001C03A7"/>
    <w:rsid w:val="001C0E2F"/>
    <w:rsid w:val="001C0F30"/>
    <w:rsid w:val="001C1906"/>
    <w:rsid w:val="001C1F31"/>
    <w:rsid w:val="001C43BA"/>
    <w:rsid w:val="001C484A"/>
    <w:rsid w:val="001C49A7"/>
    <w:rsid w:val="001C70A9"/>
    <w:rsid w:val="001C7756"/>
    <w:rsid w:val="001C7DC9"/>
    <w:rsid w:val="001D3061"/>
    <w:rsid w:val="001D48C2"/>
    <w:rsid w:val="001D6149"/>
    <w:rsid w:val="001D6E39"/>
    <w:rsid w:val="001D736C"/>
    <w:rsid w:val="001E102E"/>
    <w:rsid w:val="001E33E8"/>
    <w:rsid w:val="001E4B11"/>
    <w:rsid w:val="001E518B"/>
    <w:rsid w:val="001E60FB"/>
    <w:rsid w:val="001E7B7D"/>
    <w:rsid w:val="001F0371"/>
    <w:rsid w:val="001F0D98"/>
    <w:rsid w:val="001F272C"/>
    <w:rsid w:val="001F279D"/>
    <w:rsid w:val="001F2852"/>
    <w:rsid w:val="001F3B03"/>
    <w:rsid w:val="001F4A56"/>
    <w:rsid w:val="001F4CDA"/>
    <w:rsid w:val="001F4EB7"/>
    <w:rsid w:val="001F521F"/>
    <w:rsid w:val="001F5BCB"/>
    <w:rsid w:val="001F5E36"/>
    <w:rsid w:val="001F76FA"/>
    <w:rsid w:val="00202536"/>
    <w:rsid w:val="00202D89"/>
    <w:rsid w:val="0020364A"/>
    <w:rsid w:val="00203E29"/>
    <w:rsid w:val="002055B9"/>
    <w:rsid w:val="00212770"/>
    <w:rsid w:val="0021438A"/>
    <w:rsid w:val="00214534"/>
    <w:rsid w:val="00220D45"/>
    <w:rsid w:val="00221AC7"/>
    <w:rsid w:val="0022771D"/>
    <w:rsid w:val="0023142C"/>
    <w:rsid w:val="0023182A"/>
    <w:rsid w:val="00231A8E"/>
    <w:rsid w:val="00233790"/>
    <w:rsid w:val="002337E0"/>
    <w:rsid w:val="00234EA3"/>
    <w:rsid w:val="0023607F"/>
    <w:rsid w:val="00242043"/>
    <w:rsid w:val="002445A4"/>
    <w:rsid w:val="0024503E"/>
    <w:rsid w:val="00246F15"/>
    <w:rsid w:val="00254DBD"/>
    <w:rsid w:val="002565A9"/>
    <w:rsid w:val="002566E2"/>
    <w:rsid w:val="0026096B"/>
    <w:rsid w:val="00261588"/>
    <w:rsid w:val="00262276"/>
    <w:rsid w:val="0026332E"/>
    <w:rsid w:val="002634F3"/>
    <w:rsid w:val="00266855"/>
    <w:rsid w:val="00267AF6"/>
    <w:rsid w:val="00271E08"/>
    <w:rsid w:val="00271E1E"/>
    <w:rsid w:val="00271E94"/>
    <w:rsid w:val="00273E44"/>
    <w:rsid w:val="002749B0"/>
    <w:rsid w:val="00275603"/>
    <w:rsid w:val="00276416"/>
    <w:rsid w:val="00276BB6"/>
    <w:rsid w:val="00277744"/>
    <w:rsid w:val="00280FFA"/>
    <w:rsid w:val="00282B3A"/>
    <w:rsid w:val="00284B15"/>
    <w:rsid w:val="00291AAF"/>
    <w:rsid w:val="002940D9"/>
    <w:rsid w:val="0029685A"/>
    <w:rsid w:val="00297679"/>
    <w:rsid w:val="002A06FD"/>
    <w:rsid w:val="002A163A"/>
    <w:rsid w:val="002A1F36"/>
    <w:rsid w:val="002A5138"/>
    <w:rsid w:val="002B0392"/>
    <w:rsid w:val="002B42C9"/>
    <w:rsid w:val="002B74B5"/>
    <w:rsid w:val="002B77BB"/>
    <w:rsid w:val="002C1BBD"/>
    <w:rsid w:val="002C267E"/>
    <w:rsid w:val="002C2EE3"/>
    <w:rsid w:val="002C4155"/>
    <w:rsid w:val="002C4479"/>
    <w:rsid w:val="002C6AA1"/>
    <w:rsid w:val="002D0126"/>
    <w:rsid w:val="002D32DE"/>
    <w:rsid w:val="002D6E71"/>
    <w:rsid w:val="002E02AA"/>
    <w:rsid w:val="002E12FB"/>
    <w:rsid w:val="002E3A72"/>
    <w:rsid w:val="002E3BCB"/>
    <w:rsid w:val="002E5609"/>
    <w:rsid w:val="002E5A4D"/>
    <w:rsid w:val="002E67FD"/>
    <w:rsid w:val="002E7DA2"/>
    <w:rsid w:val="002F0687"/>
    <w:rsid w:val="002F14B7"/>
    <w:rsid w:val="002F24E9"/>
    <w:rsid w:val="002F2852"/>
    <w:rsid w:val="002F29EC"/>
    <w:rsid w:val="002F2B20"/>
    <w:rsid w:val="002F2E81"/>
    <w:rsid w:val="002F334A"/>
    <w:rsid w:val="002F343A"/>
    <w:rsid w:val="002F6B2E"/>
    <w:rsid w:val="002F76E0"/>
    <w:rsid w:val="00300E2C"/>
    <w:rsid w:val="0030323C"/>
    <w:rsid w:val="00305088"/>
    <w:rsid w:val="0030637C"/>
    <w:rsid w:val="00306769"/>
    <w:rsid w:val="0030776D"/>
    <w:rsid w:val="00307D45"/>
    <w:rsid w:val="0031079C"/>
    <w:rsid w:val="00310833"/>
    <w:rsid w:val="00310B94"/>
    <w:rsid w:val="00310E07"/>
    <w:rsid w:val="00313905"/>
    <w:rsid w:val="00314B09"/>
    <w:rsid w:val="00315661"/>
    <w:rsid w:val="00316C49"/>
    <w:rsid w:val="00321B76"/>
    <w:rsid w:val="00324535"/>
    <w:rsid w:val="003254FD"/>
    <w:rsid w:val="0032646B"/>
    <w:rsid w:val="00326A80"/>
    <w:rsid w:val="00326AF9"/>
    <w:rsid w:val="00326C4C"/>
    <w:rsid w:val="00326EE0"/>
    <w:rsid w:val="00330D74"/>
    <w:rsid w:val="00330DDB"/>
    <w:rsid w:val="0033184A"/>
    <w:rsid w:val="00331D24"/>
    <w:rsid w:val="0033272F"/>
    <w:rsid w:val="00334137"/>
    <w:rsid w:val="0033504E"/>
    <w:rsid w:val="003366B2"/>
    <w:rsid w:val="003406B5"/>
    <w:rsid w:val="003416EF"/>
    <w:rsid w:val="003448E5"/>
    <w:rsid w:val="00346200"/>
    <w:rsid w:val="00346444"/>
    <w:rsid w:val="00346535"/>
    <w:rsid w:val="00347643"/>
    <w:rsid w:val="00347D3D"/>
    <w:rsid w:val="00350AE4"/>
    <w:rsid w:val="00352482"/>
    <w:rsid w:val="003524E9"/>
    <w:rsid w:val="00352574"/>
    <w:rsid w:val="0035306A"/>
    <w:rsid w:val="00353493"/>
    <w:rsid w:val="00353DEE"/>
    <w:rsid w:val="00355AAD"/>
    <w:rsid w:val="003560C6"/>
    <w:rsid w:val="00356D3D"/>
    <w:rsid w:val="00357684"/>
    <w:rsid w:val="00361B25"/>
    <w:rsid w:val="00366B9B"/>
    <w:rsid w:val="00370685"/>
    <w:rsid w:val="00371CB8"/>
    <w:rsid w:val="00372389"/>
    <w:rsid w:val="003729AE"/>
    <w:rsid w:val="00380EB1"/>
    <w:rsid w:val="00380EDF"/>
    <w:rsid w:val="0038329E"/>
    <w:rsid w:val="00390490"/>
    <w:rsid w:val="00390A14"/>
    <w:rsid w:val="00390ED6"/>
    <w:rsid w:val="00397B43"/>
    <w:rsid w:val="00397F69"/>
    <w:rsid w:val="003A383D"/>
    <w:rsid w:val="003A4F1B"/>
    <w:rsid w:val="003A5F33"/>
    <w:rsid w:val="003A6B8B"/>
    <w:rsid w:val="003A76DD"/>
    <w:rsid w:val="003A7A2D"/>
    <w:rsid w:val="003B0020"/>
    <w:rsid w:val="003B2E66"/>
    <w:rsid w:val="003B4C64"/>
    <w:rsid w:val="003B4C75"/>
    <w:rsid w:val="003B5E45"/>
    <w:rsid w:val="003B7380"/>
    <w:rsid w:val="003B7D07"/>
    <w:rsid w:val="003C1450"/>
    <w:rsid w:val="003C2119"/>
    <w:rsid w:val="003C2B05"/>
    <w:rsid w:val="003C34B4"/>
    <w:rsid w:val="003C3FFF"/>
    <w:rsid w:val="003C4AE0"/>
    <w:rsid w:val="003C66EC"/>
    <w:rsid w:val="003D1A24"/>
    <w:rsid w:val="003D2934"/>
    <w:rsid w:val="003D4A9F"/>
    <w:rsid w:val="003D5EF8"/>
    <w:rsid w:val="003D6060"/>
    <w:rsid w:val="003D75E9"/>
    <w:rsid w:val="003E01C0"/>
    <w:rsid w:val="003E0B89"/>
    <w:rsid w:val="003E4EB4"/>
    <w:rsid w:val="003E5E77"/>
    <w:rsid w:val="003E603F"/>
    <w:rsid w:val="003F23E9"/>
    <w:rsid w:val="003F32E7"/>
    <w:rsid w:val="003F3796"/>
    <w:rsid w:val="003F49AC"/>
    <w:rsid w:val="003F576F"/>
    <w:rsid w:val="003F5A53"/>
    <w:rsid w:val="003F6830"/>
    <w:rsid w:val="003F6AF0"/>
    <w:rsid w:val="003F6F9D"/>
    <w:rsid w:val="003F7415"/>
    <w:rsid w:val="003F7702"/>
    <w:rsid w:val="004009AC"/>
    <w:rsid w:val="00401CE2"/>
    <w:rsid w:val="004030FE"/>
    <w:rsid w:val="004038AF"/>
    <w:rsid w:val="004052F6"/>
    <w:rsid w:val="004079AA"/>
    <w:rsid w:val="00410365"/>
    <w:rsid w:val="0041642C"/>
    <w:rsid w:val="004177CA"/>
    <w:rsid w:val="00423858"/>
    <w:rsid w:val="00423971"/>
    <w:rsid w:val="0042583A"/>
    <w:rsid w:val="00425864"/>
    <w:rsid w:val="00425DC6"/>
    <w:rsid w:val="00430146"/>
    <w:rsid w:val="00430666"/>
    <w:rsid w:val="004317E3"/>
    <w:rsid w:val="00432538"/>
    <w:rsid w:val="00432DAA"/>
    <w:rsid w:val="00434DCC"/>
    <w:rsid w:val="0043768C"/>
    <w:rsid w:val="004408B8"/>
    <w:rsid w:val="00441ED0"/>
    <w:rsid w:val="00442852"/>
    <w:rsid w:val="00443AF9"/>
    <w:rsid w:val="00444633"/>
    <w:rsid w:val="00444F72"/>
    <w:rsid w:val="004515FE"/>
    <w:rsid w:val="0045187E"/>
    <w:rsid w:val="00452D65"/>
    <w:rsid w:val="004537DC"/>
    <w:rsid w:val="00457FE7"/>
    <w:rsid w:val="00460B65"/>
    <w:rsid w:val="0046109B"/>
    <w:rsid w:val="0046193A"/>
    <w:rsid w:val="00462757"/>
    <w:rsid w:val="004635A2"/>
    <w:rsid w:val="00464446"/>
    <w:rsid w:val="00473F1C"/>
    <w:rsid w:val="004747DF"/>
    <w:rsid w:val="00474BFF"/>
    <w:rsid w:val="0047548F"/>
    <w:rsid w:val="0047689C"/>
    <w:rsid w:val="00480268"/>
    <w:rsid w:val="004820D0"/>
    <w:rsid w:val="00482388"/>
    <w:rsid w:val="00484299"/>
    <w:rsid w:val="00486A64"/>
    <w:rsid w:val="00487113"/>
    <w:rsid w:val="004879DB"/>
    <w:rsid w:val="004923FF"/>
    <w:rsid w:val="004930E3"/>
    <w:rsid w:val="00496115"/>
    <w:rsid w:val="00496259"/>
    <w:rsid w:val="00496684"/>
    <w:rsid w:val="0049727C"/>
    <w:rsid w:val="00497AA1"/>
    <w:rsid w:val="004A0F64"/>
    <w:rsid w:val="004A2CF4"/>
    <w:rsid w:val="004A6631"/>
    <w:rsid w:val="004A714D"/>
    <w:rsid w:val="004B13C6"/>
    <w:rsid w:val="004B1609"/>
    <w:rsid w:val="004B3787"/>
    <w:rsid w:val="004B4CDE"/>
    <w:rsid w:val="004B54B4"/>
    <w:rsid w:val="004B5737"/>
    <w:rsid w:val="004C224B"/>
    <w:rsid w:val="004C2FC6"/>
    <w:rsid w:val="004C3600"/>
    <w:rsid w:val="004C675E"/>
    <w:rsid w:val="004D2FF0"/>
    <w:rsid w:val="004D404D"/>
    <w:rsid w:val="004D4176"/>
    <w:rsid w:val="004D5009"/>
    <w:rsid w:val="004D52F1"/>
    <w:rsid w:val="004D7241"/>
    <w:rsid w:val="004E0293"/>
    <w:rsid w:val="004E0493"/>
    <w:rsid w:val="004E0506"/>
    <w:rsid w:val="004E19F2"/>
    <w:rsid w:val="004E38CA"/>
    <w:rsid w:val="004E6511"/>
    <w:rsid w:val="004E75E9"/>
    <w:rsid w:val="004F0612"/>
    <w:rsid w:val="004F1BE6"/>
    <w:rsid w:val="004F2799"/>
    <w:rsid w:val="004F2C49"/>
    <w:rsid w:val="004F2E25"/>
    <w:rsid w:val="004F32EA"/>
    <w:rsid w:val="004F38D2"/>
    <w:rsid w:val="004F3F4F"/>
    <w:rsid w:val="004F4A68"/>
    <w:rsid w:val="004F58D9"/>
    <w:rsid w:val="004F5909"/>
    <w:rsid w:val="004F67BB"/>
    <w:rsid w:val="00500767"/>
    <w:rsid w:val="005025DB"/>
    <w:rsid w:val="0050268A"/>
    <w:rsid w:val="00502C8F"/>
    <w:rsid w:val="00503A76"/>
    <w:rsid w:val="0050468C"/>
    <w:rsid w:val="00506A93"/>
    <w:rsid w:val="005071AF"/>
    <w:rsid w:val="0051407E"/>
    <w:rsid w:val="0051496D"/>
    <w:rsid w:val="00514EDF"/>
    <w:rsid w:val="00516B88"/>
    <w:rsid w:val="00517900"/>
    <w:rsid w:val="005220EF"/>
    <w:rsid w:val="00523380"/>
    <w:rsid w:val="00523C6D"/>
    <w:rsid w:val="00523DDC"/>
    <w:rsid w:val="0052413F"/>
    <w:rsid w:val="00530127"/>
    <w:rsid w:val="00530841"/>
    <w:rsid w:val="00532558"/>
    <w:rsid w:val="00532D3A"/>
    <w:rsid w:val="00533445"/>
    <w:rsid w:val="0053362C"/>
    <w:rsid w:val="00533B74"/>
    <w:rsid w:val="00536B1C"/>
    <w:rsid w:val="00543326"/>
    <w:rsid w:val="0054343D"/>
    <w:rsid w:val="00543D99"/>
    <w:rsid w:val="005441A8"/>
    <w:rsid w:val="005454D8"/>
    <w:rsid w:val="00546EA4"/>
    <w:rsid w:val="00550031"/>
    <w:rsid w:val="005511E5"/>
    <w:rsid w:val="00552B20"/>
    <w:rsid w:val="00554149"/>
    <w:rsid w:val="00555227"/>
    <w:rsid w:val="005553C4"/>
    <w:rsid w:val="00556AB5"/>
    <w:rsid w:val="00560D84"/>
    <w:rsid w:val="00562E47"/>
    <w:rsid w:val="00563C8E"/>
    <w:rsid w:val="00564503"/>
    <w:rsid w:val="00566B1B"/>
    <w:rsid w:val="00567C6F"/>
    <w:rsid w:val="00567EB7"/>
    <w:rsid w:val="00572D76"/>
    <w:rsid w:val="005753F9"/>
    <w:rsid w:val="0057654A"/>
    <w:rsid w:val="00580B52"/>
    <w:rsid w:val="0058192C"/>
    <w:rsid w:val="00582D52"/>
    <w:rsid w:val="00590970"/>
    <w:rsid w:val="005912E7"/>
    <w:rsid w:val="00592528"/>
    <w:rsid w:val="00592776"/>
    <w:rsid w:val="005934E6"/>
    <w:rsid w:val="00593679"/>
    <w:rsid w:val="005958F2"/>
    <w:rsid w:val="0059767D"/>
    <w:rsid w:val="005A0918"/>
    <w:rsid w:val="005A6CF5"/>
    <w:rsid w:val="005A6E1F"/>
    <w:rsid w:val="005A7775"/>
    <w:rsid w:val="005B03FA"/>
    <w:rsid w:val="005B0703"/>
    <w:rsid w:val="005B163A"/>
    <w:rsid w:val="005B3426"/>
    <w:rsid w:val="005B41BF"/>
    <w:rsid w:val="005B4402"/>
    <w:rsid w:val="005B67B4"/>
    <w:rsid w:val="005C1432"/>
    <w:rsid w:val="005C1A48"/>
    <w:rsid w:val="005C2DFC"/>
    <w:rsid w:val="005C3085"/>
    <w:rsid w:val="005C4AA3"/>
    <w:rsid w:val="005C6BD2"/>
    <w:rsid w:val="005C7DB9"/>
    <w:rsid w:val="005D1D62"/>
    <w:rsid w:val="005D2467"/>
    <w:rsid w:val="005D2FFA"/>
    <w:rsid w:val="005D4B4E"/>
    <w:rsid w:val="005D4CA6"/>
    <w:rsid w:val="005D4EC5"/>
    <w:rsid w:val="005D78F8"/>
    <w:rsid w:val="005E1AAD"/>
    <w:rsid w:val="005E1B47"/>
    <w:rsid w:val="005E2B42"/>
    <w:rsid w:val="005E2FFF"/>
    <w:rsid w:val="005E323B"/>
    <w:rsid w:val="005E3F55"/>
    <w:rsid w:val="005E4AD1"/>
    <w:rsid w:val="005E5FC2"/>
    <w:rsid w:val="005E693E"/>
    <w:rsid w:val="005E6B6A"/>
    <w:rsid w:val="005E7F00"/>
    <w:rsid w:val="005F04AA"/>
    <w:rsid w:val="005F2947"/>
    <w:rsid w:val="005F3985"/>
    <w:rsid w:val="005F418E"/>
    <w:rsid w:val="005F4ABA"/>
    <w:rsid w:val="005F58E5"/>
    <w:rsid w:val="005F6FAC"/>
    <w:rsid w:val="00600B22"/>
    <w:rsid w:val="006021C5"/>
    <w:rsid w:val="006029A0"/>
    <w:rsid w:val="0060442A"/>
    <w:rsid w:val="00605FCF"/>
    <w:rsid w:val="006119AE"/>
    <w:rsid w:val="0061310E"/>
    <w:rsid w:val="006131A0"/>
    <w:rsid w:val="00613352"/>
    <w:rsid w:val="006145FB"/>
    <w:rsid w:val="00621224"/>
    <w:rsid w:val="006222D2"/>
    <w:rsid w:val="0062273E"/>
    <w:rsid w:val="00622C85"/>
    <w:rsid w:val="0062422C"/>
    <w:rsid w:val="00624F3E"/>
    <w:rsid w:val="00625600"/>
    <w:rsid w:val="0062584E"/>
    <w:rsid w:val="00626FBE"/>
    <w:rsid w:val="00627E5A"/>
    <w:rsid w:val="00630076"/>
    <w:rsid w:val="006339A1"/>
    <w:rsid w:val="00633DA4"/>
    <w:rsid w:val="00634B9F"/>
    <w:rsid w:val="006350FF"/>
    <w:rsid w:val="00635395"/>
    <w:rsid w:val="00635CD8"/>
    <w:rsid w:val="0063694A"/>
    <w:rsid w:val="00636D66"/>
    <w:rsid w:val="006373F5"/>
    <w:rsid w:val="0064049F"/>
    <w:rsid w:val="0064163B"/>
    <w:rsid w:val="006419E1"/>
    <w:rsid w:val="00642410"/>
    <w:rsid w:val="00642CE3"/>
    <w:rsid w:val="0064354C"/>
    <w:rsid w:val="00643EE8"/>
    <w:rsid w:val="00644F1F"/>
    <w:rsid w:val="00645FAB"/>
    <w:rsid w:val="006478E9"/>
    <w:rsid w:val="00651423"/>
    <w:rsid w:val="00651C8B"/>
    <w:rsid w:val="0065239D"/>
    <w:rsid w:val="006526F0"/>
    <w:rsid w:val="00653448"/>
    <w:rsid w:val="006555B5"/>
    <w:rsid w:val="00656E10"/>
    <w:rsid w:val="00657F38"/>
    <w:rsid w:val="00660125"/>
    <w:rsid w:val="0066240F"/>
    <w:rsid w:val="00662469"/>
    <w:rsid w:val="0066349F"/>
    <w:rsid w:val="0066444A"/>
    <w:rsid w:val="00664C57"/>
    <w:rsid w:val="00664E9D"/>
    <w:rsid w:val="0066529B"/>
    <w:rsid w:val="00667117"/>
    <w:rsid w:val="006672FA"/>
    <w:rsid w:val="006715BA"/>
    <w:rsid w:val="00674873"/>
    <w:rsid w:val="006766A2"/>
    <w:rsid w:val="00676C81"/>
    <w:rsid w:val="00676E64"/>
    <w:rsid w:val="0068006F"/>
    <w:rsid w:val="00680B83"/>
    <w:rsid w:val="00680D45"/>
    <w:rsid w:val="006839A4"/>
    <w:rsid w:val="00683EFE"/>
    <w:rsid w:val="00684051"/>
    <w:rsid w:val="006855A1"/>
    <w:rsid w:val="006909D1"/>
    <w:rsid w:val="0069163B"/>
    <w:rsid w:val="00691769"/>
    <w:rsid w:val="00691C92"/>
    <w:rsid w:val="00696855"/>
    <w:rsid w:val="006975CD"/>
    <w:rsid w:val="006977BB"/>
    <w:rsid w:val="006A065C"/>
    <w:rsid w:val="006A139D"/>
    <w:rsid w:val="006A2A62"/>
    <w:rsid w:val="006A4067"/>
    <w:rsid w:val="006A5AAB"/>
    <w:rsid w:val="006A61B6"/>
    <w:rsid w:val="006A7FC6"/>
    <w:rsid w:val="006B02AD"/>
    <w:rsid w:val="006B0322"/>
    <w:rsid w:val="006B16A9"/>
    <w:rsid w:val="006B3412"/>
    <w:rsid w:val="006B4447"/>
    <w:rsid w:val="006B4EC4"/>
    <w:rsid w:val="006B5578"/>
    <w:rsid w:val="006B6604"/>
    <w:rsid w:val="006B7EBF"/>
    <w:rsid w:val="006C1DAE"/>
    <w:rsid w:val="006C2081"/>
    <w:rsid w:val="006C3CB3"/>
    <w:rsid w:val="006C5402"/>
    <w:rsid w:val="006C65B0"/>
    <w:rsid w:val="006C6C89"/>
    <w:rsid w:val="006C7DA3"/>
    <w:rsid w:val="006D0460"/>
    <w:rsid w:val="006D0AE5"/>
    <w:rsid w:val="006D1500"/>
    <w:rsid w:val="006D48C3"/>
    <w:rsid w:val="006D7836"/>
    <w:rsid w:val="006D7D8E"/>
    <w:rsid w:val="006E0184"/>
    <w:rsid w:val="006E2C60"/>
    <w:rsid w:val="006F222F"/>
    <w:rsid w:val="006F3E1A"/>
    <w:rsid w:val="006F4C67"/>
    <w:rsid w:val="006F519A"/>
    <w:rsid w:val="006F668D"/>
    <w:rsid w:val="00700A02"/>
    <w:rsid w:val="00702689"/>
    <w:rsid w:val="00705DE8"/>
    <w:rsid w:val="00706111"/>
    <w:rsid w:val="007063DC"/>
    <w:rsid w:val="0070761A"/>
    <w:rsid w:val="00711364"/>
    <w:rsid w:val="00712233"/>
    <w:rsid w:val="007124D9"/>
    <w:rsid w:val="0071483B"/>
    <w:rsid w:val="00716724"/>
    <w:rsid w:val="007214E1"/>
    <w:rsid w:val="0072309B"/>
    <w:rsid w:val="007231AB"/>
    <w:rsid w:val="00723851"/>
    <w:rsid w:val="00724251"/>
    <w:rsid w:val="007255D9"/>
    <w:rsid w:val="00725A3A"/>
    <w:rsid w:val="007334CE"/>
    <w:rsid w:val="00734B98"/>
    <w:rsid w:val="00736373"/>
    <w:rsid w:val="00737092"/>
    <w:rsid w:val="007402C9"/>
    <w:rsid w:val="00740ACB"/>
    <w:rsid w:val="007430C9"/>
    <w:rsid w:val="007433ED"/>
    <w:rsid w:val="007434C5"/>
    <w:rsid w:val="00743D81"/>
    <w:rsid w:val="00743D83"/>
    <w:rsid w:val="0074532D"/>
    <w:rsid w:val="0074576F"/>
    <w:rsid w:val="00745B79"/>
    <w:rsid w:val="00745DA3"/>
    <w:rsid w:val="00746F98"/>
    <w:rsid w:val="00747706"/>
    <w:rsid w:val="0074773A"/>
    <w:rsid w:val="007518F7"/>
    <w:rsid w:val="007520CE"/>
    <w:rsid w:val="00752140"/>
    <w:rsid w:val="00753EC5"/>
    <w:rsid w:val="00756CA1"/>
    <w:rsid w:val="00756E31"/>
    <w:rsid w:val="00756FBE"/>
    <w:rsid w:val="007574CC"/>
    <w:rsid w:val="00760DC9"/>
    <w:rsid w:val="007613CE"/>
    <w:rsid w:val="0076288E"/>
    <w:rsid w:val="00762D30"/>
    <w:rsid w:val="00762E57"/>
    <w:rsid w:val="00763A40"/>
    <w:rsid w:val="007656D0"/>
    <w:rsid w:val="00765EFE"/>
    <w:rsid w:val="0077129A"/>
    <w:rsid w:val="007718B0"/>
    <w:rsid w:val="0077199F"/>
    <w:rsid w:val="007728FF"/>
    <w:rsid w:val="00773672"/>
    <w:rsid w:val="007737B2"/>
    <w:rsid w:val="00773D0C"/>
    <w:rsid w:val="00773EE9"/>
    <w:rsid w:val="0077578F"/>
    <w:rsid w:val="00775827"/>
    <w:rsid w:val="007765CE"/>
    <w:rsid w:val="00776F2A"/>
    <w:rsid w:val="0078079F"/>
    <w:rsid w:val="00782251"/>
    <w:rsid w:val="00782404"/>
    <w:rsid w:val="00783B4C"/>
    <w:rsid w:val="00786021"/>
    <w:rsid w:val="00786134"/>
    <w:rsid w:val="00786E6B"/>
    <w:rsid w:val="00787467"/>
    <w:rsid w:val="00794168"/>
    <w:rsid w:val="0079453B"/>
    <w:rsid w:val="00794AA5"/>
    <w:rsid w:val="007951AE"/>
    <w:rsid w:val="00795AF7"/>
    <w:rsid w:val="00795B6B"/>
    <w:rsid w:val="007979CB"/>
    <w:rsid w:val="007A0339"/>
    <w:rsid w:val="007A1229"/>
    <w:rsid w:val="007A235C"/>
    <w:rsid w:val="007A4019"/>
    <w:rsid w:val="007A6510"/>
    <w:rsid w:val="007A7003"/>
    <w:rsid w:val="007A70E0"/>
    <w:rsid w:val="007B0CED"/>
    <w:rsid w:val="007C20D4"/>
    <w:rsid w:val="007C2455"/>
    <w:rsid w:val="007C2C16"/>
    <w:rsid w:val="007C42C1"/>
    <w:rsid w:val="007C5589"/>
    <w:rsid w:val="007D2124"/>
    <w:rsid w:val="007D43E8"/>
    <w:rsid w:val="007D4E9E"/>
    <w:rsid w:val="007D5B01"/>
    <w:rsid w:val="007D6825"/>
    <w:rsid w:val="007E3F72"/>
    <w:rsid w:val="007E4454"/>
    <w:rsid w:val="007E47B7"/>
    <w:rsid w:val="007E548F"/>
    <w:rsid w:val="007E6BA7"/>
    <w:rsid w:val="007F1E34"/>
    <w:rsid w:val="007F3C7C"/>
    <w:rsid w:val="007F484B"/>
    <w:rsid w:val="007F6681"/>
    <w:rsid w:val="007F6F06"/>
    <w:rsid w:val="008024C5"/>
    <w:rsid w:val="00802E74"/>
    <w:rsid w:val="00802F88"/>
    <w:rsid w:val="00804248"/>
    <w:rsid w:val="00807DB2"/>
    <w:rsid w:val="00812DE7"/>
    <w:rsid w:val="008147A9"/>
    <w:rsid w:val="008161B1"/>
    <w:rsid w:val="00820DD7"/>
    <w:rsid w:val="0082259C"/>
    <w:rsid w:val="00822E77"/>
    <w:rsid w:val="00823968"/>
    <w:rsid w:val="008258C4"/>
    <w:rsid w:val="00825BA7"/>
    <w:rsid w:val="00826CCE"/>
    <w:rsid w:val="00830729"/>
    <w:rsid w:val="00830CC9"/>
    <w:rsid w:val="00832B5C"/>
    <w:rsid w:val="00834714"/>
    <w:rsid w:val="00834AF9"/>
    <w:rsid w:val="0083512C"/>
    <w:rsid w:val="00836F7A"/>
    <w:rsid w:val="008377F9"/>
    <w:rsid w:val="0084086D"/>
    <w:rsid w:val="00843346"/>
    <w:rsid w:val="008438C4"/>
    <w:rsid w:val="0084573B"/>
    <w:rsid w:val="00845B99"/>
    <w:rsid w:val="00845E22"/>
    <w:rsid w:val="0085179E"/>
    <w:rsid w:val="00854936"/>
    <w:rsid w:val="0085564C"/>
    <w:rsid w:val="00857610"/>
    <w:rsid w:val="008600A0"/>
    <w:rsid w:val="00860A2D"/>
    <w:rsid w:val="00860EED"/>
    <w:rsid w:val="008613D9"/>
    <w:rsid w:val="00861C48"/>
    <w:rsid w:val="00862116"/>
    <w:rsid w:val="008632F4"/>
    <w:rsid w:val="00864DDD"/>
    <w:rsid w:val="00865540"/>
    <w:rsid w:val="00865BDA"/>
    <w:rsid w:val="00865F91"/>
    <w:rsid w:val="00866A1C"/>
    <w:rsid w:val="00870EFA"/>
    <w:rsid w:val="008710ED"/>
    <w:rsid w:val="008711E4"/>
    <w:rsid w:val="00872038"/>
    <w:rsid w:val="0087369A"/>
    <w:rsid w:val="0087496C"/>
    <w:rsid w:val="00880004"/>
    <w:rsid w:val="00880EE7"/>
    <w:rsid w:val="00882302"/>
    <w:rsid w:val="008834F5"/>
    <w:rsid w:val="00885E83"/>
    <w:rsid w:val="00893336"/>
    <w:rsid w:val="00894FAA"/>
    <w:rsid w:val="00895223"/>
    <w:rsid w:val="00895268"/>
    <w:rsid w:val="0089563C"/>
    <w:rsid w:val="008964CB"/>
    <w:rsid w:val="0089769F"/>
    <w:rsid w:val="008A0A43"/>
    <w:rsid w:val="008A1268"/>
    <w:rsid w:val="008A153D"/>
    <w:rsid w:val="008A1B3D"/>
    <w:rsid w:val="008A26B4"/>
    <w:rsid w:val="008A4440"/>
    <w:rsid w:val="008A5121"/>
    <w:rsid w:val="008A653F"/>
    <w:rsid w:val="008A6E39"/>
    <w:rsid w:val="008B06EA"/>
    <w:rsid w:val="008B1913"/>
    <w:rsid w:val="008B1EED"/>
    <w:rsid w:val="008B4966"/>
    <w:rsid w:val="008B50DC"/>
    <w:rsid w:val="008B53E1"/>
    <w:rsid w:val="008B5D46"/>
    <w:rsid w:val="008B64B9"/>
    <w:rsid w:val="008B6CB4"/>
    <w:rsid w:val="008C0A76"/>
    <w:rsid w:val="008C101A"/>
    <w:rsid w:val="008C18ED"/>
    <w:rsid w:val="008C232C"/>
    <w:rsid w:val="008C3919"/>
    <w:rsid w:val="008C43EF"/>
    <w:rsid w:val="008C5803"/>
    <w:rsid w:val="008C79C7"/>
    <w:rsid w:val="008C7CF8"/>
    <w:rsid w:val="008D0FD7"/>
    <w:rsid w:val="008D13E4"/>
    <w:rsid w:val="008D4706"/>
    <w:rsid w:val="008D5438"/>
    <w:rsid w:val="008D5563"/>
    <w:rsid w:val="008D7E5D"/>
    <w:rsid w:val="008E03E2"/>
    <w:rsid w:val="008E0A9B"/>
    <w:rsid w:val="008E1E2C"/>
    <w:rsid w:val="008E25DA"/>
    <w:rsid w:val="008E4C2E"/>
    <w:rsid w:val="008E5303"/>
    <w:rsid w:val="008E6EEA"/>
    <w:rsid w:val="008F0654"/>
    <w:rsid w:val="008F2D22"/>
    <w:rsid w:val="008F3F73"/>
    <w:rsid w:val="008F4F1E"/>
    <w:rsid w:val="008F7742"/>
    <w:rsid w:val="00901C93"/>
    <w:rsid w:val="0090295B"/>
    <w:rsid w:val="00904FE7"/>
    <w:rsid w:val="00905229"/>
    <w:rsid w:val="009069A1"/>
    <w:rsid w:val="00912D36"/>
    <w:rsid w:val="0091355B"/>
    <w:rsid w:val="00913CEB"/>
    <w:rsid w:val="00914718"/>
    <w:rsid w:val="009152E3"/>
    <w:rsid w:val="009157C8"/>
    <w:rsid w:val="0092187A"/>
    <w:rsid w:val="009228D1"/>
    <w:rsid w:val="0092540F"/>
    <w:rsid w:val="00925B4F"/>
    <w:rsid w:val="00925CA2"/>
    <w:rsid w:val="00925FF9"/>
    <w:rsid w:val="009264DC"/>
    <w:rsid w:val="00930649"/>
    <w:rsid w:val="009307B7"/>
    <w:rsid w:val="00930BE3"/>
    <w:rsid w:val="009313E3"/>
    <w:rsid w:val="009336D3"/>
    <w:rsid w:val="009338EA"/>
    <w:rsid w:val="00937252"/>
    <w:rsid w:val="0094060D"/>
    <w:rsid w:val="0094234E"/>
    <w:rsid w:val="00947752"/>
    <w:rsid w:val="00947B15"/>
    <w:rsid w:val="009519C8"/>
    <w:rsid w:val="009550EE"/>
    <w:rsid w:val="00956871"/>
    <w:rsid w:val="00961E26"/>
    <w:rsid w:val="0096287C"/>
    <w:rsid w:val="00963E59"/>
    <w:rsid w:val="009651F8"/>
    <w:rsid w:val="009652A0"/>
    <w:rsid w:val="0096651B"/>
    <w:rsid w:val="0096719C"/>
    <w:rsid w:val="00971194"/>
    <w:rsid w:val="00971E95"/>
    <w:rsid w:val="00974168"/>
    <w:rsid w:val="009741E3"/>
    <w:rsid w:val="009768CE"/>
    <w:rsid w:val="0098055A"/>
    <w:rsid w:val="009824CC"/>
    <w:rsid w:val="009834B2"/>
    <w:rsid w:val="0098458B"/>
    <w:rsid w:val="00984A8C"/>
    <w:rsid w:val="00987BB9"/>
    <w:rsid w:val="009907B2"/>
    <w:rsid w:val="009912DA"/>
    <w:rsid w:val="0099293E"/>
    <w:rsid w:val="0099340E"/>
    <w:rsid w:val="00995AF5"/>
    <w:rsid w:val="00995E94"/>
    <w:rsid w:val="00996BC4"/>
    <w:rsid w:val="00997325"/>
    <w:rsid w:val="0099734B"/>
    <w:rsid w:val="009973B9"/>
    <w:rsid w:val="009A120C"/>
    <w:rsid w:val="009A2A74"/>
    <w:rsid w:val="009A37F1"/>
    <w:rsid w:val="009A4400"/>
    <w:rsid w:val="009A46A0"/>
    <w:rsid w:val="009A4991"/>
    <w:rsid w:val="009A57B4"/>
    <w:rsid w:val="009A5951"/>
    <w:rsid w:val="009A6E6F"/>
    <w:rsid w:val="009A7D94"/>
    <w:rsid w:val="009B1179"/>
    <w:rsid w:val="009B2E5D"/>
    <w:rsid w:val="009B3E48"/>
    <w:rsid w:val="009B424A"/>
    <w:rsid w:val="009B427B"/>
    <w:rsid w:val="009C0FAB"/>
    <w:rsid w:val="009D0A4A"/>
    <w:rsid w:val="009D4328"/>
    <w:rsid w:val="009D5502"/>
    <w:rsid w:val="009D6020"/>
    <w:rsid w:val="009E2C0C"/>
    <w:rsid w:val="009E468B"/>
    <w:rsid w:val="009E4E2B"/>
    <w:rsid w:val="009E6B3E"/>
    <w:rsid w:val="009E7539"/>
    <w:rsid w:val="009F0686"/>
    <w:rsid w:val="009F183F"/>
    <w:rsid w:val="009F2A02"/>
    <w:rsid w:val="009F2A21"/>
    <w:rsid w:val="009F31F6"/>
    <w:rsid w:val="009F64ED"/>
    <w:rsid w:val="00A00D53"/>
    <w:rsid w:val="00A0142D"/>
    <w:rsid w:val="00A02493"/>
    <w:rsid w:val="00A05F72"/>
    <w:rsid w:val="00A0677C"/>
    <w:rsid w:val="00A068AC"/>
    <w:rsid w:val="00A07E4C"/>
    <w:rsid w:val="00A12E1E"/>
    <w:rsid w:val="00A14896"/>
    <w:rsid w:val="00A1497E"/>
    <w:rsid w:val="00A14BE8"/>
    <w:rsid w:val="00A16EB3"/>
    <w:rsid w:val="00A2107E"/>
    <w:rsid w:val="00A212FF"/>
    <w:rsid w:val="00A21DCB"/>
    <w:rsid w:val="00A244A6"/>
    <w:rsid w:val="00A308BA"/>
    <w:rsid w:val="00A31190"/>
    <w:rsid w:val="00A31302"/>
    <w:rsid w:val="00A31336"/>
    <w:rsid w:val="00A318AC"/>
    <w:rsid w:val="00A32546"/>
    <w:rsid w:val="00A329D6"/>
    <w:rsid w:val="00A340FE"/>
    <w:rsid w:val="00A36541"/>
    <w:rsid w:val="00A37D0E"/>
    <w:rsid w:val="00A41603"/>
    <w:rsid w:val="00A42602"/>
    <w:rsid w:val="00A42614"/>
    <w:rsid w:val="00A42B96"/>
    <w:rsid w:val="00A43AC2"/>
    <w:rsid w:val="00A43B9A"/>
    <w:rsid w:val="00A43E9D"/>
    <w:rsid w:val="00A4573D"/>
    <w:rsid w:val="00A477DF"/>
    <w:rsid w:val="00A51356"/>
    <w:rsid w:val="00A52170"/>
    <w:rsid w:val="00A5419B"/>
    <w:rsid w:val="00A5596F"/>
    <w:rsid w:val="00A56C1B"/>
    <w:rsid w:val="00A570EA"/>
    <w:rsid w:val="00A60229"/>
    <w:rsid w:val="00A60581"/>
    <w:rsid w:val="00A6354F"/>
    <w:rsid w:val="00A63D6F"/>
    <w:rsid w:val="00A64E40"/>
    <w:rsid w:val="00A662F5"/>
    <w:rsid w:val="00A72833"/>
    <w:rsid w:val="00A754C7"/>
    <w:rsid w:val="00A75C1F"/>
    <w:rsid w:val="00A7642E"/>
    <w:rsid w:val="00A7701B"/>
    <w:rsid w:val="00A77167"/>
    <w:rsid w:val="00A777E4"/>
    <w:rsid w:val="00A80639"/>
    <w:rsid w:val="00A82160"/>
    <w:rsid w:val="00A83757"/>
    <w:rsid w:val="00A83F1A"/>
    <w:rsid w:val="00A840A8"/>
    <w:rsid w:val="00A86657"/>
    <w:rsid w:val="00A873EA"/>
    <w:rsid w:val="00A877B5"/>
    <w:rsid w:val="00A87AC6"/>
    <w:rsid w:val="00A87B11"/>
    <w:rsid w:val="00A9366B"/>
    <w:rsid w:val="00A95EC7"/>
    <w:rsid w:val="00A97D73"/>
    <w:rsid w:val="00AA3ADA"/>
    <w:rsid w:val="00AA3D92"/>
    <w:rsid w:val="00AA52F6"/>
    <w:rsid w:val="00AA5CFE"/>
    <w:rsid w:val="00AA7085"/>
    <w:rsid w:val="00AA77BC"/>
    <w:rsid w:val="00AB241C"/>
    <w:rsid w:val="00AB3573"/>
    <w:rsid w:val="00AB5060"/>
    <w:rsid w:val="00AB5F50"/>
    <w:rsid w:val="00AB6E9F"/>
    <w:rsid w:val="00AC15B2"/>
    <w:rsid w:val="00AC1A6F"/>
    <w:rsid w:val="00AC214F"/>
    <w:rsid w:val="00AC305F"/>
    <w:rsid w:val="00AC6CE6"/>
    <w:rsid w:val="00AD320D"/>
    <w:rsid w:val="00AD4937"/>
    <w:rsid w:val="00AD5A96"/>
    <w:rsid w:val="00AE02D9"/>
    <w:rsid w:val="00AE1582"/>
    <w:rsid w:val="00AE2050"/>
    <w:rsid w:val="00AE4115"/>
    <w:rsid w:val="00AE479C"/>
    <w:rsid w:val="00AE69C7"/>
    <w:rsid w:val="00AF17E1"/>
    <w:rsid w:val="00AF2723"/>
    <w:rsid w:val="00AF3161"/>
    <w:rsid w:val="00AF34EC"/>
    <w:rsid w:val="00AF5E14"/>
    <w:rsid w:val="00AF6389"/>
    <w:rsid w:val="00AF6841"/>
    <w:rsid w:val="00AF7278"/>
    <w:rsid w:val="00B053C4"/>
    <w:rsid w:val="00B07AB4"/>
    <w:rsid w:val="00B10E66"/>
    <w:rsid w:val="00B1137D"/>
    <w:rsid w:val="00B117F0"/>
    <w:rsid w:val="00B139A1"/>
    <w:rsid w:val="00B14871"/>
    <w:rsid w:val="00B159BA"/>
    <w:rsid w:val="00B21211"/>
    <w:rsid w:val="00B2305A"/>
    <w:rsid w:val="00B24C22"/>
    <w:rsid w:val="00B25064"/>
    <w:rsid w:val="00B26786"/>
    <w:rsid w:val="00B268B0"/>
    <w:rsid w:val="00B2690E"/>
    <w:rsid w:val="00B270D8"/>
    <w:rsid w:val="00B273D4"/>
    <w:rsid w:val="00B3200E"/>
    <w:rsid w:val="00B32CA4"/>
    <w:rsid w:val="00B358A4"/>
    <w:rsid w:val="00B37427"/>
    <w:rsid w:val="00B42E5E"/>
    <w:rsid w:val="00B4461B"/>
    <w:rsid w:val="00B45F74"/>
    <w:rsid w:val="00B50995"/>
    <w:rsid w:val="00B53B9F"/>
    <w:rsid w:val="00B55ABA"/>
    <w:rsid w:val="00B566AA"/>
    <w:rsid w:val="00B575CC"/>
    <w:rsid w:val="00B602DA"/>
    <w:rsid w:val="00B609EA"/>
    <w:rsid w:val="00B61527"/>
    <w:rsid w:val="00B61899"/>
    <w:rsid w:val="00B636CF"/>
    <w:rsid w:val="00B639CB"/>
    <w:rsid w:val="00B641CC"/>
    <w:rsid w:val="00B66FFA"/>
    <w:rsid w:val="00B72F9F"/>
    <w:rsid w:val="00B7526F"/>
    <w:rsid w:val="00B76556"/>
    <w:rsid w:val="00B803A4"/>
    <w:rsid w:val="00B83502"/>
    <w:rsid w:val="00B836D7"/>
    <w:rsid w:val="00B83DE9"/>
    <w:rsid w:val="00B84030"/>
    <w:rsid w:val="00B852E6"/>
    <w:rsid w:val="00B85ACF"/>
    <w:rsid w:val="00B85BAC"/>
    <w:rsid w:val="00B905A0"/>
    <w:rsid w:val="00B948A8"/>
    <w:rsid w:val="00B96BBB"/>
    <w:rsid w:val="00BA01D4"/>
    <w:rsid w:val="00BA0EC0"/>
    <w:rsid w:val="00BA25F3"/>
    <w:rsid w:val="00BA3D63"/>
    <w:rsid w:val="00BA3DE0"/>
    <w:rsid w:val="00BA583A"/>
    <w:rsid w:val="00BA5FE1"/>
    <w:rsid w:val="00BA6053"/>
    <w:rsid w:val="00BA7643"/>
    <w:rsid w:val="00BB765A"/>
    <w:rsid w:val="00BB7FCF"/>
    <w:rsid w:val="00BC6081"/>
    <w:rsid w:val="00BC6C5A"/>
    <w:rsid w:val="00BC7184"/>
    <w:rsid w:val="00BC7CA3"/>
    <w:rsid w:val="00BD039F"/>
    <w:rsid w:val="00BD26F4"/>
    <w:rsid w:val="00BD2EBB"/>
    <w:rsid w:val="00BD38DE"/>
    <w:rsid w:val="00BD594A"/>
    <w:rsid w:val="00BD639E"/>
    <w:rsid w:val="00BD7969"/>
    <w:rsid w:val="00BE2152"/>
    <w:rsid w:val="00BE4EC8"/>
    <w:rsid w:val="00BE598F"/>
    <w:rsid w:val="00BE6034"/>
    <w:rsid w:val="00BE70AE"/>
    <w:rsid w:val="00BF1EB2"/>
    <w:rsid w:val="00BF2107"/>
    <w:rsid w:val="00BF370B"/>
    <w:rsid w:val="00BF3E70"/>
    <w:rsid w:val="00BF4376"/>
    <w:rsid w:val="00BF4F6E"/>
    <w:rsid w:val="00C00DB5"/>
    <w:rsid w:val="00C039E4"/>
    <w:rsid w:val="00C056C5"/>
    <w:rsid w:val="00C05BE4"/>
    <w:rsid w:val="00C06023"/>
    <w:rsid w:val="00C137BA"/>
    <w:rsid w:val="00C15A53"/>
    <w:rsid w:val="00C16B42"/>
    <w:rsid w:val="00C20834"/>
    <w:rsid w:val="00C20932"/>
    <w:rsid w:val="00C20F57"/>
    <w:rsid w:val="00C21628"/>
    <w:rsid w:val="00C2510B"/>
    <w:rsid w:val="00C251A9"/>
    <w:rsid w:val="00C26FDA"/>
    <w:rsid w:val="00C279B9"/>
    <w:rsid w:val="00C31E85"/>
    <w:rsid w:val="00C3340F"/>
    <w:rsid w:val="00C33774"/>
    <w:rsid w:val="00C355E8"/>
    <w:rsid w:val="00C3569B"/>
    <w:rsid w:val="00C40DAD"/>
    <w:rsid w:val="00C45A19"/>
    <w:rsid w:val="00C46916"/>
    <w:rsid w:val="00C47DC0"/>
    <w:rsid w:val="00C50F6A"/>
    <w:rsid w:val="00C517AF"/>
    <w:rsid w:val="00C5288F"/>
    <w:rsid w:val="00C5362B"/>
    <w:rsid w:val="00C5484F"/>
    <w:rsid w:val="00C6164A"/>
    <w:rsid w:val="00C618DB"/>
    <w:rsid w:val="00C627F8"/>
    <w:rsid w:val="00C63492"/>
    <w:rsid w:val="00C63E7D"/>
    <w:rsid w:val="00C71062"/>
    <w:rsid w:val="00C732A5"/>
    <w:rsid w:val="00C74270"/>
    <w:rsid w:val="00C74858"/>
    <w:rsid w:val="00C75278"/>
    <w:rsid w:val="00C759EB"/>
    <w:rsid w:val="00C76EF2"/>
    <w:rsid w:val="00C80AF9"/>
    <w:rsid w:val="00C810A4"/>
    <w:rsid w:val="00C810B6"/>
    <w:rsid w:val="00C826BC"/>
    <w:rsid w:val="00C8310C"/>
    <w:rsid w:val="00C83688"/>
    <w:rsid w:val="00C84DCA"/>
    <w:rsid w:val="00C8545E"/>
    <w:rsid w:val="00C91040"/>
    <w:rsid w:val="00C91B69"/>
    <w:rsid w:val="00C93216"/>
    <w:rsid w:val="00C93783"/>
    <w:rsid w:val="00C93AE4"/>
    <w:rsid w:val="00C953FC"/>
    <w:rsid w:val="00CA1122"/>
    <w:rsid w:val="00CA26E1"/>
    <w:rsid w:val="00CA4D54"/>
    <w:rsid w:val="00CA6F97"/>
    <w:rsid w:val="00CA7156"/>
    <w:rsid w:val="00CB0363"/>
    <w:rsid w:val="00CB1CB0"/>
    <w:rsid w:val="00CB28C2"/>
    <w:rsid w:val="00CB2A29"/>
    <w:rsid w:val="00CB2AE1"/>
    <w:rsid w:val="00CB385F"/>
    <w:rsid w:val="00CB4212"/>
    <w:rsid w:val="00CB568C"/>
    <w:rsid w:val="00CB5DAE"/>
    <w:rsid w:val="00CB65EE"/>
    <w:rsid w:val="00CB7144"/>
    <w:rsid w:val="00CB7361"/>
    <w:rsid w:val="00CC1025"/>
    <w:rsid w:val="00CC409D"/>
    <w:rsid w:val="00CC4568"/>
    <w:rsid w:val="00CC4873"/>
    <w:rsid w:val="00CC5716"/>
    <w:rsid w:val="00CD20A8"/>
    <w:rsid w:val="00CD33D0"/>
    <w:rsid w:val="00CD45AB"/>
    <w:rsid w:val="00CD49E8"/>
    <w:rsid w:val="00CD7D9E"/>
    <w:rsid w:val="00CE06D9"/>
    <w:rsid w:val="00CE16F0"/>
    <w:rsid w:val="00CE1B67"/>
    <w:rsid w:val="00CE1E75"/>
    <w:rsid w:val="00CE3A86"/>
    <w:rsid w:val="00CF0956"/>
    <w:rsid w:val="00CF0A13"/>
    <w:rsid w:val="00CF1DB3"/>
    <w:rsid w:val="00CF2BE9"/>
    <w:rsid w:val="00CF349D"/>
    <w:rsid w:val="00CF4657"/>
    <w:rsid w:val="00CF4D3D"/>
    <w:rsid w:val="00CF5E61"/>
    <w:rsid w:val="00CF5F2B"/>
    <w:rsid w:val="00CF6AE8"/>
    <w:rsid w:val="00CF7978"/>
    <w:rsid w:val="00CF7E22"/>
    <w:rsid w:val="00D00F5C"/>
    <w:rsid w:val="00D014E6"/>
    <w:rsid w:val="00D01B99"/>
    <w:rsid w:val="00D01D65"/>
    <w:rsid w:val="00D02440"/>
    <w:rsid w:val="00D03E38"/>
    <w:rsid w:val="00D04B27"/>
    <w:rsid w:val="00D04ECA"/>
    <w:rsid w:val="00D05883"/>
    <w:rsid w:val="00D05F85"/>
    <w:rsid w:val="00D11CD0"/>
    <w:rsid w:val="00D1256C"/>
    <w:rsid w:val="00D127A4"/>
    <w:rsid w:val="00D14D58"/>
    <w:rsid w:val="00D16778"/>
    <w:rsid w:val="00D1727F"/>
    <w:rsid w:val="00D208CF"/>
    <w:rsid w:val="00D20F47"/>
    <w:rsid w:val="00D21E67"/>
    <w:rsid w:val="00D22648"/>
    <w:rsid w:val="00D23008"/>
    <w:rsid w:val="00D272EE"/>
    <w:rsid w:val="00D27AF5"/>
    <w:rsid w:val="00D36E1D"/>
    <w:rsid w:val="00D37E2A"/>
    <w:rsid w:val="00D40580"/>
    <w:rsid w:val="00D43A2B"/>
    <w:rsid w:val="00D446B8"/>
    <w:rsid w:val="00D45146"/>
    <w:rsid w:val="00D4788D"/>
    <w:rsid w:val="00D512A7"/>
    <w:rsid w:val="00D51638"/>
    <w:rsid w:val="00D5196A"/>
    <w:rsid w:val="00D51F98"/>
    <w:rsid w:val="00D5245B"/>
    <w:rsid w:val="00D524BC"/>
    <w:rsid w:val="00D53EC8"/>
    <w:rsid w:val="00D543B2"/>
    <w:rsid w:val="00D56208"/>
    <w:rsid w:val="00D608E1"/>
    <w:rsid w:val="00D642FF"/>
    <w:rsid w:val="00D645C6"/>
    <w:rsid w:val="00D65539"/>
    <w:rsid w:val="00D67FAC"/>
    <w:rsid w:val="00D701E8"/>
    <w:rsid w:val="00D70C7F"/>
    <w:rsid w:val="00D73879"/>
    <w:rsid w:val="00D74A28"/>
    <w:rsid w:val="00D76CDD"/>
    <w:rsid w:val="00D7773F"/>
    <w:rsid w:val="00D800A3"/>
    <w:rsid w:val="00D80FFE"/>
    <w:rsid w:val="00D826EF"/>
    <w:rsid w:val="00D84813"/>
    <w:rsid w:val="00D85CC0"/>
    <w:rsid w:val="00D86DC4"/>
    <w:rsid w:val="00D878E2"/>
    <w:rsid w:val="00D90877"/>
    <w:rsid w:val="00D9096C"/>
    <w:rsid w:val="00D91263"/>
    <w:rsid w:val="00D924BD"/>
    <w:rsid w:val="00D93F5E"/>
    <w:rsid w:val="00D94923"/>
    <w:rsid w:val="00D94A89"/>
    <w:rsid w:val="00DA0348"/>
    <w:rsid w:val="00DA07E7"/>
    <w:rsid w:val="00DA1DD5"/>
    <w:rsid w:val="00DA205A"/>
    <w:rsid w:val="00DA221A"/>
    <w:rsid w:val="00DA4218"/>
    <w:rsid w:val="00DA66A9"/>
    <w:rsid w:val="00DA7671"/>
    <w:rsid w:val="00DB0EB0"/>
    <w:rsid w:val="00DB1CA6"/>
    <w:rsid w:val="00DB229F"/>
    <w:rsid w:val="00DB357D"/>
    <w:rsid w:val="00DB4D83"/>
    <w:rsid w:val="00DB5742"/>
    <w:rsid w:val="00DB6B40"/>
    <w:rsid w:val="00DB6F8A"/>
    <w:rsid w:val="00DC07B8"/>
    <w:rsid w:val="00DC3B10"/>
    <w:rsid w:val="00DC76C0"/>
    <w:rsid w:val="00DC7D58"/>
    <w:rsid w:val="00DD06E1"/>
    <w:rsid w:val="00DD2DBD"/>
    <w:rsid w:val="00DD3625"/>
    <w:rsid w:val="00DD5803"/>
    <w:rsid w:val="00DD5FDE"/>
    <w:rsid w:val="00DD6323"/>
    <w:rsid w:val="00DD70F9"/>
    <w:rsid w:val="00DD7BF5"/>
    <w:rsid w:val="00DD7E38"/>
    <w:rsid w:val="00DE6B6B"/>
    <w:rsid w:val="00DF16A9"/>
    <w:rsid w:val="00DF2B14"/>
    <w:rsid w:val="00DF478C"/>
    <w:rsid w:val="00DF56FA"/>
    <w:rsid w:val="00DF7CEC"/>
    <w:rsid w:val="00E003B9"/>
    <w:rsid w:val="00E012D1"/>
    <w:rsid w:val="00E0156C"/>
    <w:rsid w:val="00E01A47"/>
    <w:rsid w:val="00E01E1E"/>
    <w:rsid w:val="00E02EB7"/>
    <w:rsid w:val="00E050E0"/>
    <w:rsid w:val="00E0776E"/>
    <w:rsid w:val="00E123EA"/>
    <w:rsid w:val="00E124AD"/>
    <w:rsid w:val="00E1254B"/>
    <w:rsid w:val="00E12E41"/>
    <w:rsid w:val="00E133E2"/>
    <w:rsid w:val="00E14DB7"/>
    <w:rsid w:val="00E15872"/>
    <w:rsid w:val="00E17A06"/>
    <w:rsid w:val="00E2077C"/>
    <w:rsid w:val="00E20A32"/>
    <w:rsid w:val="00E22554"/>
    <w:rsid w:val="00E22A74"/>
    <w:rsid w:val="00E246C9"/>
    <w:rsid w:val="00E25290"/>
    <w:rsid w:val="00E26EEB"/>
    <w:rsid w:val="00E27298"/>
    <w:rsid w:val="00E300A5"/>
    <w:rsid w:val="00E30314"/>
    <w:rsid w:val="00E312AC"/>
    <w:rsid w:val="00E31A4B"/>
    <w:rsid w:val="00E34946"/>
    <w:rsid w:val="00E3581B"/>
    <w:rsid w:val="00E36B90"/>
    <w:rsid w:val="00E36E82"/>
    <w:rsid w:val="00E37369"/>
    <w:rsid w:val="00E42FEA"/>
    <w:rsid w:val="00E45DAD"/>
    <w:rsid w:val="00E46DFC"/>
    <w:rsid w:val="00E5050A"/>
    <w:rsid w:val="00E505BC"/>
    <w:rsid w:val="00E51218"/>
    <w:rsid w:val="00E529CF"/>
    <w:rsid w:val="00E533DC"/>
    <w:rsid w:val="00E533EC"/>
    <w:rsid w:val="00E53A12"/>
    <w:rsid w:val="00E53C34"/>
    <w:rsid w:val="00E550C4"/>
    <w:rsid w:val="00E55859"/>
    <w:rsid w:val="00E55D07"/>
    <w:rsid w:val="00E55D56"/>
    <w:rsid w:val="00E572C1"/>
    <w:rsid w:val="00E57B9B"/>
    <w:rsid w:val="00E604D0"/>
    <w:rsid w:val="00E60FFC"/>
    <w:rsid w:val="00E61697"/>
    <w:rsid w:val="00E640A8"/>
    <w:rsid w:val="00E64124"/>
    <w:rsid w:val="00E67528"/>
    <w:rsid w:val="00E67652"/>
    <w:rsid w:val="00E704B2"/>
    <w:rsid w:val="00E70DC5"/>
    <w:rsid w:val="00E70ED5"/>
    <w:rsid w:val="00E733AD"/>
    <w:rsid w:val="00E733EF"/>
    <w:rsid w:val="00E733F4"/>
    <w:rsid w:val="00E73CCB"/>
    <w:rsid w:val="00E73FD9"/>
    <w:rsid w:val="00E74C2F"/>
    <w:rsid w:val="00E7504E"/>
    <w:rsid w:val="00E75B5A"/>
    <w:rsid w:val="00E76619"/>
    <w:rsid w:val="00E7703B"/>
    <w:rsid w:val="00E82E2F"/>
    <w:rsid w:val="00E841A9"/>
    <w:rsid w:val="00E84A1B"/>
    <w:rsid w:val="00E852B2"/>
    <w:rsid w:val="00E863F5"/>
    <w:rsid w:val="00E870F2"/>
    <w:rsid w:val="00E9537A"/>
    <w:rsid w:val="00E975C4"/>
    <w:rsid w:val="00EA1071"/>
    <w:rsid w:val="00EA2063"/>
    <w:rsid w:val="00EA280C"/>
    <w:rsid w:val="00EA52A7"/>
    <w:rsid w:val="00EA5E33"/>
    <w:rsid w:val="00EA6AA0"/>
    <w:rsid w:val="00EB0AE4"/>
    <w:rsid w:val="00EB17F7"/>
    <w:rsid w:val="00EB2D1C"/>
    <w:rsid w:val="00EB325D"/>
    <w:rsid w:val="00EB3481"/>
    <w:rsid w:val="00EB37BA"/>
    <w:rsid w:val="00EB58C2"/>
    <w:rsid w:val="00EB5A77"/>
    <w:rsid w:val="00EB6747"/>
    <w:rsid w:val="00EB695C"/>
    <w:rsid w:val="00EB6F0C"/>
    <w:rsid w:val="00EB71B3"/>
    <w:rsid w:val="00EB7A25"/>
    <w:rsid w:val="00EC0D59"/>
    <w:rsid w:val="00EC7369"/>
    <w:rsid w:val="00EC7774"/>
    <w:rsid w:val="00EC7E44"/>
    <w:rsid w:val="00ED19DA"/>
    <w:rsid w:val="00ED24E3"/>
    <w:rsid w:val="00ED45BF"/>
    <w:rsid w:val="00ED547C"/>
    <w:rsid w:val="00ED5591"/>
    <w:rsid w:val="00EE06FE"/>
    <w:rsid w:val="00EE0F82"/>
    <w:rsid w:val="00EE2F3E"/>
    <w:rsid w:val="00EE3592"/>
    <w:rsid w:val="00EE3C6C"/>
    <w:rsid w:val="00EE4D5F"/>
    <w:rsid w:val="00EE4EF3"/>
    <w:rsid w:val="00EE567C"/>
    <w:rsid w:val="00EE590F"/>
    <w:rsid w:val="00EE7933"/>
    <w:rsid w:val="00EF0095"/>
    <w:rsid w:val="00EF0DAA"/>
    <w:rsid w:val="00EF2A17"/>
    <w:rsid w:val="00EF6581"/>
    <w:rsid w:val="00F00D29"/>
    <w:rsid w:val="00F016F4"/>
    <w:rsid w:val="00F01809"/>
    <w:rsid w:val="00F02D86"/>
    <w:rsid w:val="00F04069"/>
    <w:rsid w:val="00F04662"/>
    <w:rsid w:val="00F046AE"/>
    <w:rsid w:val="00F04999"/>
    <w:rsid w:val="00F050D5"/>
    <w:rsid w:val="00F05E58"/>
    <w:rsid w:val="00F06843"/>
    <w:rsid w:val="00F1106D"/>
    <w:rsid w:val="00F11A73"/>
    <w:rsid w:val="00F12CB2"/>
    <w:rsid w:val="00F148F5"/>
    <w:rsid w:val="00F14CA2"/>
    <w:rsid w:val="00F15641"/>
    <w:rsid w:val="00F17EFD"/>
    <w:rsid w:val="00F21759"/>
    <w:rsid w:val="00F2392F"/>
    <w:rsid w:val="00F23DA1"/>
    <w:rsid w:val="00F244A1"/>
    <w:rsid w:val="00F24E99"/>
    <w:rsid w:val="00F27F12"/>
    <w:rsid w:val="00F30449"/>
    <w:rsid w:val="00F31442"/>
    <w:rsid w:val="00F31B67"/>
    <w:rsid w:val="00F34AA1"/>
    <w:rsid w:val="00F376AF"/>
    <w:rsid w:val="00F4175A"/>
    <w:rsid w:val="00F420BA"/>
    <w:rsid w:val="00F42AB7"/>
    <w:rsid w:val="00F434D4"/>
    <w:rsid w:val="00F45EA7"/>
    <w:rsid w:val="00F466E9"/>
    <w:rsid w:val="00F46D37"/>
    <w:rsid w:val="00F50C47"/>
    <w:rsid w:val="00F51CD7"/>
    <w:rsid w:val="00F52D8D"/>
    <w:rsid w:val="00F53790"/>
    <w:rsid w:val="00F54787"/>
    <w:rsid w:val="00F54D6B"/>
    <w:rsid w:val="00F5521B"/>
    <w:rsid w:val="00F569E1"/>
    <w:rsid w:val="00F56D9D"/>
    <w:rsid w:val="00F61F98"/>
    <w:rsid w:val="00F62C91"/>
    <w:rsid w:val="00F638E9"/>
    <w:rsid w:val="00F65710"/>
    <w:rsid w:val="00F701E9"/>
    <w:rsid w:val="00F713EF"/>
    <w:rsid w:val="00F7170F"/>
    <w:rsid w:val="00F7242F"/>
    <w:rsid w:val="00F725FE"/>
    <w:rsid w:val="00F72E2F"/>
    <w:rsid w:val="00F743BC"/>
    <w:rsid w:val="00F75DF5"/>
    <w:rsid w:val="00F76817"/>
    <w:rsid w:val="00F8196E"/>
    <w:rsid w:val="00F86CD9"/>
    <w:rsid w:val="00F924AF"/>
    <w:rsid w:val="00F92C66"/>
    <w:rsid w:val="00F96B85"/>
    <w:rsid w:val="00FA29F7"/>
    <w:rsid w:val="00FA5CC9"/>
    <w:rsid w:val="00FA64AB"/>
    <w:rsid w:val="00FB08BD"/>
    <w:rsid w:val="00FB1891"/>
    <w:rsid w:val="00FB18D9"/>
    <w:rsid w:val="00FB3C66"/>
    <w:rsid w:val="00FB3F44"/>
    <w:rsid w:val="00FB6EDB"/>
    <w:rsid w:val="00FB799C"/>
    <w:rsid w:val="00FB7AB2"/>
    <w:rsid w:val="00FC0EA4"/>
    <w:rsid w:val="00FC1472"/>
    <w:rsid w:val="00FC28B3"/>
    <w:rsid w:val="00FC2CC6"/>
    <w:rsid w:val="00FC5627"/>
    <w:rsid w:val="00FC5DF8"/>
    <w:rsid w:val="00FD065B"/>
    <w:rsid w:val="00FD146E"/>
    <w:rsid w:val="00FD16EB"/>
    <w:rsid w:val="00FD2623"/>
    <w:rsid w:val="00FD295C"/>
    <w:rsid w:val="00FD32E8"/>
    <w:rsid w:val="00FD4294"/>
    <w:rsid w:val="00FD60A8"/>
    <w:rsid w:val="00FD71B6"/>
    <w:rsid w:val="00FD7BBC"/>
    <w:rsid w:val="00FE0EF7"/>
    <w:rsid w:val="00FE12FF"/>
    <w:rsid w:val="00FE22C3"/>
    <w:rsid w:val="00FE30E8"/>
    <w:rsid w:val="00FE4D76"/>
    <w:rsid w:val="00FE500B"/>
    <w:rsid w:val="00FE62E7"/>
    <w:rsid w:val="00FF1BA4"/>
    <w:rsid w:val="00FF2748"/>
    <w:rsid w:val="00FF28AF"/>
    <w:rsid w:val="00FF3C57"/>
    <w:rsid w:val="00FF4129"/>
    <w:rsid w:val="00FF47A7"/>
    <w:rsid w:val="00FF717B"/>
    <w:rsid w:val="00FF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semiHidden="0" w:unhideWhenUsed="0" w:qFormat="1"/>
    <w:lsdException w:name="heading 9" w:semiHidden="0" w:unhideWhenUsed="0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31"/>
    <w:rPr>
      <w:rFonts w:ascii="Frutiger 55 Roman" w:hAnsi="Frutiger 55 Roman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6631"/>
    <w:pPr>
      <w:keepNext/>
      <w:jc w:val="center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4A6631"/>
    <w:pPr>
      <w:keepNext/>
      <w:jc w:val="center"/>
      <w:outlineLvl w:val="1"/>
    </w:pPr>
    <w:rPr>
      <w:rFonts w:ascii="Trebuchet MS" w:hAnsi="Trebuchet MS"/>
      <w:b/>
      <w:color w:val="000080"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4A6631"/>
    <w:pPr>
      <w:keepNext/>
      <w:jc w:val="center"/>
      <w:outlineLvl w:val="2"/>
    </w:pPr>
    <w:rPr>
      <w:rFonts w:ascii="Trebuchet MS" w:hAnsi="Trebuchet MS"/>
      <w:b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5FCF"/>
    <w:pPr>
      <w:keepNext/>
      <w:outlineLvl w:val="3"/>
    </w:pPr>
    <w:rPr>
      <w:rFonts w:ascii="Times New Roman" w:hAnsi="Times New Roman"/>
      <w:b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0634F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F4175A"/>
    <w:pPr>
      <w:spacing w:before="240" w:after="6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EF6581"/>
    <w:pPr>
      <w:spacing w:before="240" w:after="60"/>
      <w:outlineLvl w:val="8"/>
    </w:pPr>
    <w:rPr>
      <w:rFonts w:ascii="Arial" w:hAnsi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83A"/>
    <w:rPr>
      <w:rFonts w:ascii="Calibri" w:eastAsia="MS Gothic" w:hAnsi="Calibri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95AF5"/>
    <w:rPr>
      <w:rFonts w:ascii="Trebuchet MS" w:hAnsi="Trebuchet MS"/>
      <w:b/>
      <w:color w:val="00008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83A"/>
    <w:rPr>
      <w:rFonts w:ascii="Calibri" w:eastAsia="MS Gothic" w:hAnsi="Calibri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83A"/>
    <w:rPr>
      <w:rFonts w:ascii="Cambria" w:eastAsia="MS Mincho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0634FD"/>
    <w:rPr>
      <w:rFonts w:ascii="Calibri" w:hAnsi="Calibri"/>
      <w:b/>
      <w:i/>
      <w:sz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F4175A"/>
    <w:rPr>
      <w:rFonts w:ascii="Calibri" w:hAnsi="Calibri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EF6581"/>
    <w:rPr>
      <w:rFonts w:ascii="Arial" w:hAnsi="Arial"/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4A663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F5E36"/>
    <w:rPr>
      <w:rFonts w:ascii="Frutiger 55 Roman" w:hAnsi="Frutiger 55 Roman"/>
      <w:sz w:val="22"/>
      <w:lang w:val="en-GB"/>
    </w:rPr>
  </w:style>
  <w:style w:type="paragraph" w:styleId="Footer">
    <w:name w:val="footer"/>
    <w:basedOn w:val="Normal"/>
    <w:link w:val="FooterChar"/>
    <w:uiPriority w:val="99"/>
    <w:rsid w:val="004A6631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F668D"/>
    <w:rPr>
      <w:rFonts w:ascii="Frutiger 55 Roman" w:hAnsi="Frutiger 55 Roman"/>
      <w:sz w:val="22"/>
      <w:lang w:eastAsia="en-US"/>
    </w:rPr>
  </w:style>
  <w:style w:type="character" w:styleId="Hyperlink">
    <w:name w:val="Hyperlink"/>
    <w:basedOn w:val="DefaultParagraphFont"/>
    <w:uiPriority w:val="99"/>
    <w:rsid w:val="004A6631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4A6631"/>
    <w:pPr>
      <w:jc w:val="center"/>
    </w:pPr>
    <w:rPr>
      <w:rFonts w:ascii="Arial" w:hAnsi="Arial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380EDF"/>
    <w:rPr>
      <w:rFonts w:ascii="Arial" w:hAnsi="Arial"/>
      <w:b/>
      <w:sz w:val="32"/>
    </w:rPr>
  </w:style>
  <w:style w:type="paragraph" w:styleId="ListNumber">
    <w:name w:val="List Number"/>
    <w:basedOn w:val="Normal"/>
    <w:uiPriority w:val="99"/>
    <w:rsid w:val="004A6631"/>
    <w:pPr>
      <w:numPr>
        <w:numId w:val="7"/>
      </w:numPr>
    </w:pPr>
  </w:style>
  <w:style w:type="character" w:styleId="FollowedHyperlink">
    <w:name w:val="FollowedHyperlink"/>
    <w:basedOn w:val="DefaultParagraphFont"/>
    <w:uiPriority w:val="99"/>
    <w:rsid w:val="004A6631"/>
    <w:rPr>
      <w:color w:val="800080"/>
      <w:u w:val="single"/>
    </w:rPr>
  </w:style>
  <w:style w:type="character" w:styleId="PageNumber">
    <w:name w:val="page number"/>
    <w:basedOn w:val="DefaultParagraphFont"/>
    <w:uiPriority w:val="99"/>
    <w:rsid w:val="004A663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83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83A"/>
    <w:rPr>
      <w:sz w:val="0"/>
      <w:szCs w:val="0"/>
      <w:lang w:val="en-GB"/>
    </w:rPr>
  </w:style>
  <w:style w:type="table" w:styleId="TableGrid">
    <w:name w:val="Table Grid"/>
    <w:basedOn w:val="TableNormal"/>
    <w:uiPriority w:val="59"/>
    <w:rsid w:val="006D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EF6581"/>
    <w:pPr>
      <w:ind w:left="-426" w:right="283"/>
      <w:outlineLvl w:val="0"/>
    </w:pPr>
    <w:rPr>
      <w:rFonts w:ascii="Times New Roman" w:hAnsi="Times New Roman"/>
      <w:sz w:val="24"/>
    </w:rPr>
  </w:style>
  <w:style w:type="paragraph" w:customStyle="1" w:styleId="Default">
    <w:name w:val="Default"/>
    <w:rsid w:val="0051790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GB" w:eastAsia="en-GB"/>
    </w:rPr>
  </w:style>
  <w:style w:type="paragraph" w:customStyle="1" w:styleId="text">
    <w:name w:val="text"/>
    <w:basedOn w:val="Normal"/>
    <w:rsid w:val="001F5E36"/>
    <w:pPr>
      <w:spacing w:before="60" w:after="60" w:line="260" w:lineRule="exact"/>
    </w:pPr>
    <w:rPr>
      <w:rFonts w:ascii="Times New Roman" w:hAnsi="Times New Roman"/>
    </w:rPr>
  </w:style>
  <w:style w:type="paragraph" w:customStyle="1" w:styleId="Subref">
    <w:name w:val="Subref"/>
    <w:basedOn w:val="Normal"/>
    <w:rsid w:val="001F5E36"/>
    <w:pPr>
      <w:spacing w:line="400" w:lineRule="atLeast"/>
      <w:outlineLvl w:val="0"/>
    </w:pPr>
    <w:rPr>
      <w:rFonts w:ascii="Bliss Regular" w:hAnsi="Bliss Regular"/>
      <w:sz w:val="36"/>
    </w:rPr>
  </w:style>
  <w:style w:type="paragraph" w:customStyle="1" w:styleId="Introtext">
    <w:name w:val="Intro text"/>
    <w:basedOn w:val="Normal"/>
    <w:rsid w:val="001F5E36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Cs w:val="22"/>
      <w:lang w:eastAsia="en-GB"/>
    </w:rPr>
  </w:style>
  <w:style w:type="paragraph" w:customStyle="1" w:styleId="Legalinformation">
    <w:name w:val="_Legal information"/>
    <w:basedOn w:val="Normal"/>
    <w:rsid w:val="00CE1E75"/>
    <w:pPr>
      <w:spacing w:before="120"/>
    </w:pPr>
    <w:rPr>
      <w:rFonts w:ascii="Verdana" w:hAnsi="Verdana"/>
      <w:sz w:val="12"/>
      <w:szCs w:val="24"/>
      <w:lang w:val="en-US" w:eastAsia="en-GB"/>
    </w:rPr>
  </w:style>
  <w:style w:type="paragraph" w:styleId="BodyTextIndent">
    <w:name w:val="Body Text Indent"/>
    <w:basedOn w:val="Normal"/>
    <w:link w:val="BodyTextIndentChar"/>
    <w:uiPriority w:val="99"/>
    <w:rsid w:val="00380EDF"/>
    <w:pPr>
      <w:ind w:hanging="709"/>
    </w:pPr>
    <w:rPr>
      <w:rFonts w:ascii="CG Times" w:hAnsi="CG Times"/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80EDF"/>
    <w:rPr>
      <w:rFonts w:ascii="CG Times" w:hAnsi="CG Times" w:cs="Times New Roman"/>
      <w:sz w:val="24"/>
      <w:lang w:val="en-US"/>
    </w:rPr>
  </w:style>
  <w:style w:type="character" w:customStyle="1" w:styleId="MTConvertedEquation">
    <w:name w:val="MTConvertedEquation"/>
    <w:basedOn w:val="DefaultParagraphFont"/>
    <w:rsid w:val="007518F7"/>
    <w:rPr>
      <w:rFonts w:ascii="Times New Roman" w:hAnsi="Times New Roman"/>
      <w:b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04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196" Type="http://schemas.openxmlformats.org/officeDocument/2006/relationships/footer" Target="footer2.xml"/><Relationship Id="rId200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0.bin"/><Relationship Id="rId144" Type="http://schemas.openxmlformats.org/officeDocument/2006/relationships/image" Target="media/image71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66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92" Type="http://schemas.openxmlformats.org/officeDocument/2006/relationships/image" Target="media/image95.wmf"/><Relationship Id="rId197" Type="http://schemas.openxmlformats.org/officeDocument/2006/relationships/header" Target="head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60.emf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footer" Target="footer3.xml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4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header" Target="header1.xml"/><Relationship Id="rId199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5" Type="http://schemas.openxmlformats.org/officeDocument/2006/relationships/footer" Target="footer1.xml"/><Relationship Id="rId190" Type="http://schemas.openxmlformats.org/officeDocument/2006/relationships/image" Target="media/image9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e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I~1\LOCALS~1\Temp\Mark%20Schem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Mark%20Scheme</Template>
  <TotalTime>1</TotalTime>
  <Pages>9</Pages>
  <Words>219</Words>
  <Characters>3932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EDEXCEL FOUNDATION</vt:lpstr>
    </vt:vector>
  </TitlesOfParts>
  <Company>Pearson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EDEXCEL FOUNDATION</dc:title>
  <dc:creator>Lee Cope</dc:creator>
  <cp:lastModifiedBy>markanst</cp:lastModifiedBy>
  <cp:revision>2</cp:revision>
  <cp:lastPrinted>2016-07-15T10:42:00Z</cp:lastPrinted>
  <dcterms:created xsi:type="dcterms:W3CDTF">2016-08-10T09:50:00Z</dcterms:created>
  <dcterms:modified xsi:type="dcterms:W3CDTF">2016-08-10T09:50:00Z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442262063</vt:i4>
  </property>
  <property fmtid="{D5CDD505-2E9C-101B-9397-08002B2CF9AE}" pid="3" name="_EmailSubject">
    <vt:lpwstr>Edexcel GCE Mathematics: June 2005 C1-C4 mark schemes</vt:lpwstr>
  </property>
  <property fmtid="{D5CDD505-2E9C-101B-9397-08002B2CF9AE}" pid="4" name="_AuthorEmail">
    <vt:lpwstr>Graham.Cumming@Edexcel.org.uk</vt:lpwstr>
  </property>
  <property fmtid="{D5CDD505-2E9C-101B-9397-08002B2CF9AE}" pid="5" name="_AuthorEmailDisplayName">
    <vt:lpwstr>Cumming, Graham</vt:lpwstr>
  </property>
  <property fmtid="{D5CDD505-2E9C-101B-9397-08002B2CF9AE}" pid="6" name="_PreviousAdHocReviewCycleID">
    <vt:i4>-1022692452</vt:i4>
  </property>
  <property fmtid="{D5CDD505-2E9C-101B-9397-08002B2CF9AE}" pid="7" name="_ReviewingToolsShownOnce">
    <vt:lpwstr/>
  </property>
  <property fmtid="{D5CDD505-2E9C-101B-9397-08002B2CF9AE}" pid="8" name="MTEquationNumber2">
    <vt:lpwstr>(#S1.#E1)</vt:lpwstr>
  </property>
  <property fmtid="{D5CDD505-2E9C-101B-9397-08002B2CF9AE}" pid="9" name="MTWinEqns">
    <vt:bool>true</vt:bool>
  </property>
</Properties>
</file>